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DD3" w:rsidRDefault="00CC6DD3" w:rsidP="007E4346">
      <w:pPr>
        <w:spacing w:after="120"/>
        <w:jc w:val="cente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0" o:spid="_x0000_i1025" type="#_x0000_t75" style="width:39pt;height:51pt;visibility:visible">
            <v:imagedata r:id="rId7" o:title=""/>
          </v:shape>
        </w:pict>
      </w:r>
    </w:p>
    <w:p w:rsidR="00CC6DD3" w:rsidRDefault="00CC6DD3" w:rsidP="007E4346">
      <w:pPr>
        <w:jc w:val="center"/>
        <w:rPr>
          <w:b/>
          <w:noProof/>
          <w:sz w:val="24"/>
        </w:rPr>
      </w:pPr>
      <w:r>
        <w:rPr>
          <w:b/>
          <w:noProof/>
          <w:sz w:val="24"/>
        </w:rPr>
        <w:t>УКРАЇНА</w:t>
      </w:r>
    </w:p>
    <w:p w:rsidR="00CC6DD3" w:rsidRDefault="00CC6DD3" w:rsidP="007E4346">
      <w:pPr>
        <w:jc w:val="center"/>
        <w:rPr>
          <w:b/>
          <w:sz w:val="16"/>
          <w:szCs w:val="16"/>
        </w:rPr>
      </w:pPr>
    </w:p>
    <w:p w:rsidR="00CC6DD3" w:rsidRDefault="00CC6DD3" w:rsidP="007E4346">
      <w:pPr>
        <w:jc w:val="center"/>
        <w:rPr>
          <w:b/>
          <w:szCs w:val="28"/>
        </w:rPr>
      </w:pPr>
      <w:r>
        <w:rPr>
          <w:b/>
          <w:szCs w:val="28"/>
        </w:rPr>
        <w:t>ВАЛКІВСЬКА РАЙОННА ДЕРЖАВНА АДМІНІСТРАЦІЯ</w:t>
      </w:r>
    </w:p>
    <w:p w:rsidR="00CC6DD3" w:rsidRDefault="00CC6DD3" w:rsidP="007E4346">
      <w:pPr>
        <w:jc w:val="center"/>
        <w:rPr>
          <w:b/>
          <w:szCs w:val="28"/>
        </w:rPr>
      </w:pPr>
      <w:r>
        <w:rPr>
          <w:b/>
          <w:szCs w:val="28"/>
        </w:rPr>
        <w:t xml:space="preserve">ВІДДІЛ ОСВІТИ </w:t>
      </w:r>
    </w:p>
    <w:p w:rsidR="00CC6DD3" w:rsidRDefault="00CC6DD3" w:rsidP="007E4346">
      <w:pPr>
        <w:jc w:val="center"/>
        <w:rPr>
          <w:b/>
          <w:szCs w:val="28"/>
        </w:rPr>
      </w:pPr>
    </w:p>
    <w:p w:rsidR="00CC6DD3" w:rsidRDefault="00CC6DD3" w:rsidP="007E4346">
      <w:pPr>
        <w:jc w:val="center"/>
        <w:rPr>
          <w:b/>
          <w:szCs w:val="28"/>
        </w:rPr>
      </w:pPr>
      <w:r>
        <w:rPr>
          <w:b/>
          <w:szCs w:val="28"/>
        </w:rPr>
        <w:t>НАКАЗ</w:t>
      </w:r>
    </w:p>
    <w:p w:rsidR="00CC6DD3" w:rsidRDefault="00CC6DD3" w:rsidP="007E4346">
      <w:pPr>
        <w:jc w:val="center"/>
        <w:rPr>
          <w:b/>
          <w:szCs w:val="28"/>
        </w:rPr>
      </w:pPr>
    </w:p>
    <w:p w:rsidR="00CC6DD3" w:rsidRDefault="00CC6DD3" w:rsidP="007E4346">
      <w:pPr>
        <w:pStyle w:val="Heading1"/>
        <w:ind w:right="-82"/>
        <w:rPr>
          <w:szCs w:val="28"/>
          <w:lang w:val="ru-RU"/>
        </w:rPr>
      </w:pPr>
      <w:r>
        <w:rPr>
          <w:szCs w:val="28"/>
          <w:lang w:val="ru-RU"/>
        </w:rPr>
        <w:t xml:space="preserve">18.09.2019  </w:t>
      </w:r>
      <w:r>
        <w:rPr>
          <w:szCs w:val="28"/>
        </w:rPr>
        <w:tab/>
      </w:r>
      <w:r>
        <w:rPr>
          <w:szCs w:val="28"/>
        </w:rPr>
        <w:tab/>
      </w:r>
      <w:r>
        <w:rPr>
          <w:szCs w:val="28"/>
        </w:rPr>
        <w:tab/>
        <w:t xml:space="preserve">           </w:t>
      </w:r>
      <w:r>
        <w:rPr>
          <w:szCs w:val="28"/>
          <w:lang w:val="ru-RU"/>
        </w:rPr>
        <w:t xml:space="preserve">  </w:t>
      </w:r>
      <w:r>
        <w:rPr>
          <w:szCs w:val="28"/>
        </w:rPr>
        <w:t xml:space="preserve">         Валки</w:t>
      </w:r>
      <w:r>
        <w:rPr>
          <w:szCs w:val="28"/>
        </w:rPr>
        <w:tab/>
      </w:r>
      <w:r>
        <w:rPr>
          <w:szCs w:val="28"/>
        </w:rPr>
        <w:tab/>
      </w:r>
      <w:r>
        <w:rPr>
          <w:szCs w:val="28"/>
        </w:rPr>
        <w:tab/>
        <w:t xml:space="preserve">                          №</w:t>
      </w:r>
      <w:r>
        <w:rPr>
          <w:szCs w:val="28"/>
          <w:lang w:val="ru-RU"/>
        </w:rPr>
        <w:t xml:space="preserve"> 129</w:t>
      </w:r>
    </w:p>
    <w:p w:rsidR="00CC6DD3" w:rsidRDefault="00CC6DD3" w:rsidP="007E4346">
      <w:pPr>
        <w:pStyle w:val="Title"/>
        <w:ind w:right="5102"/>
        <w:jc w:val="both"/>
        <w:rPr>
          <w:sz w:val="28"/>
          <w:szCs w:val="28"/>
        </w:rPr>
      </w:pPr>
    </w:p>
    <w:p w:rsidR="00CC6DD3" w:rsidRPr="00D41A62" w:rsidRDefault="00CC6DD3" w:rsidP="00D41A62">
      <w:pPr>
        <w:pStyle w:val="Title"/>
        <w:ind w:right="5102"/>
        <w:jc w:val="both"/>
        <w:rPr>
          <w:sz w:val="28"/>
          <w:szCs w:val="28"/>
        </w:rPr>
      </w:pPr>
      <w:r w:rsidRPr="00662E38">
        <w:rPr>
          <w:sz w:val="28"/>
          <w:szCs w:val="28"/>
        </w:rPr>
        <w:t>Про проведення навчання та перевірки знань з питань охорони праці керівників та завідувачів освіти</w:t>
      </w:r>
    </w:p>
    <w:p w:rsidR="00CC6DD3" w:rsidRDefault="00CC6DD3" w:rsidP="007E4346">
      <w:pPr>
        <w:ind w:firstLine="709"/>
        <w:jc w:val="both"/>
        <w:rPr>
          <w:szCs w:val="28"/>
          <w:lang w:val="uk-UA"/>
        </w:rPr>
      </w:pPr>
    </w:p>
    <w:p w:rsidR="00CC6DD3" w:rsidRDefault="00CC6DD3" w:rsidP="00CC7520">
      <w:pPr>
        <w:spacing w:line="360" w:lineRule="auto"/>
        <w:ind w:firstLine="709"/>
        <w:jc w:val="both"/>
        <w:rPr>
          <w:szCs w:val="28"/>
          <w:lang w:val="uk-UA"/>
        </w:rPr>
      </w:pPr>
      <w:r w:rsidRPr="00B026D9">
        <w:rPr>
          <w:szCs w:val="28"/>
          <w:lang w:val="uk-UA"/>
        </w:rPr>
        <w:t>Відповідно до Закону України «Про охорону праці», Типового положення про порядок проведення навчання і перевірки знань з питань охорони праці та Переліку робіт з підвищеною небезпекою</w:t>
      </w:r>
      <w:r w:rsidRPr="00B026D9">
        <w:rPr>
          <w:bCs/>
          <w:szCs w:val="28"/>
          <w:lang w:val="uk-UA"/>
        </w:rPr>
        <w:t xml:space="preserve">, </w:t>
      </w:r>
      <w:r w:rsidRPr="00B026D9">
        <w:rPr>
          <w:szCs w:val="28"/>
          <w:lang w:val="uk-UA"/>
        </w:rPr>
        <w:t>затвердженого наказом Державного комітету України з нагляду за охороною праці від 26.01.2005 № 15 та зареєстрованого в Міністерстві юстиції України 15.02.2005 за №</w:t>
      </w:r>
      <w:r>
        <w:rPr>
          <w:szCs w:val="28"/>
          <w:lang w:val="uk-UA"/>
        </w:rPr>
        <w:t xml:space="preserve"> </w:t>
      </w:r>
      <w:r w:rsidRPr="00B026D9">
        <w:rPr>
          <w:szCs w:val="28"/>
          <w:lang w:val="uk-UA"/>
        </w:rPr>
        <w:t xml:space="preserve">231/10511 </w:t>
      </w:r>
      <w:r>
        <w:rPr>
          <w:szCs w:val="28"/>
          <w:lang w:val="uk-UA"/>
        </w:rPr>
        <w:t xml:space="preserve">            </w:t>
      </w:r>
      <w:r w:rsidRPr="00B026D9">
        <w:rPr>
          <w:szCs w:val="28"/>
          <w:lang w:val="uk-UA"/>
        </w:rPr>
        <w:t xml:space="preserve">(зі змінами), з метою забезпечення належних, безпечних і здорових умов праці, запобігання нещасним випадкам та професійним захворюванням </w:t>
      </w:r>
    </w:p>
    <w:p w:rsidR="00CC6DD3" w:rsidRPr="00593CB8" w:rsidRDefault="00CC6DD3" w:rsidP="00CC7520">
      <w:pPr>
        <w:spacing w:line="360" w:lineRule="auto"/>
        <w:ind w:firstLine="709"/>
        <w:jc w:val="both"/>
        <w:rPr>
          <w:sz w:val="16"/>
          <w:szCs w:val="16"/>
          <w:lang w:val="uk-UA"/>
        </w:rPr>
      </w:pPr>
    </w:p>
    <w:p w:rsidR="00CC6DD3" w:rsidRPr="00662E38" w:rsidRDefault="00CC6DD3" w:rsidP="00CC7520">
      <w:pPr>
        <w:spacing w:line="360" w:lineRule="auto"/>
        <w:jc w:val="both"/>
        <w:rPr>
          <w:szCs w:val="28"/>
          <w:lang w:val="uk-UA"/>
        </w:rPr>
      </w:pPr>
      <w:r w:rsidRPr="00B026D9">
        <w:rPr>
          <w:szCs w:val="28"/>
          <w:lang w:val="uk-UA"/>
        </w:rPr>
        <w:t>НАКАЗУЮ:</w:t>
      </w:r>
    </w:p>
    <w:p w:rsidR="00CC6DD3" w:rsidRPr="00D41A62" w:rsidRDefault="00CC6DD3" w:rsidP="00CC7520">
      <w:pPr>
        <w:pStyle w:val="ListParagraph"/>
        <w:tabs>
          <w:tab w:val="left" w:pos="900"/>
          <w:tab w:val="left" w:pos="1080"/>
        </w:tabs>
        <w:spacing w:line="360" w:lineRule="auto"/>
        <w:ind w:left="0"/>
        <w:jc w:val="both"/>
        <w:rPr>
          <w:szCs w:val="28"/>
          <w:lang w:val="uk-UA"/>
        </w:rPr>
      </w:pPr>
      <w:r>
        <w:rPr>
          <w:szCs w:val="28"/>
          <w:lang w:val="uk-UA"/>
        </w:rPr>
        <w:t xml:space="preserve">1. </w:t>
      </w:r>
      <w:r w:rsidRPr="00D41A62">
        <w:rPr>
          <w:szCs w:val="28"/>
          <w:lang w:val="uk-UA"/>
        </w:rPr>
        <w:t>Створити постійно діючу комісію з навчання та перевірки знань з питань охорони праці у такому складі:</w:t>
      </w:r>
    </w:p>
    <w:p w:rsidR="00CC6DD3" w:rsidRPr="00B026D9" w:rsidRDefault="00CC6DD3" w:rsidP="00CC7520">
      <w:pPr>
        <w:tabs>
          <w:tab w:val="left" w:pos="900"/>
          <w:tab w:val="left" w:pos="1080"/>
        </w:tabs>
        <w:spacing w:line="360" w:lineRule="auto"/>
        <w:jc w:val="both"/>
        <w:rPr>
          <w:szCs w:val="28"/>
          <w:lang w:val="uk-UA"/>
        </w:rPr>
      </w:pPr>
      <w:r>
        <w:rPr>
          <w:szCs w:val="28"/>
          <w:lang w:val="uk-UA"/>
        </w:rPr>
        <w:t>1.1. Новосел В.В. – начальник відділу освіти, голова комісії.</w:t>
      </w:r>
    </w:p>
    <w:p w:rsidR="00CC6DD3" w:rsidRPr="00B026D9" w:rsidRDefault="00CC6DD3" w:rsidP="00CC7520">
      <w:pPr>
        <w:spacing w:line="360" w:lineRule="auto"/>
        <w:jc w:val="both"/>
        <w:rPr>
          <w:lang w:val="uk-UA"/>
        </w:rPr>
      </w:pPr>
      <w:r>
        <w:rPr>
          <w:lang w:val="uk-UA"/>
        </w:rPr>
        <w:t xml:space="preserve">1.2. </w:t>
      </w:r>
      <w:r w:rsidRPr="009E503A">
        <w:t>Шконденко О.В.</w:t>
      </w:r>
      <w:r>
        <w:rPr>
          <w:lang w:val="uk-UA"/>
        </w:rPr>
        <w:t xml:space="preserve"> </w:t>
      </w:r>
      <w:r w:rsidRPr="009E503A">
        <w:rPr>
          <w:szCs w:val="28"/>
          <w:lang w:val="uk-UA"/>
        </w:rPr>
        <w:t>–</w:t>
      </w:r>
      <w:r w:rsidRPr="009E503A">
        <w:t xml:space="preserve"> </w:t>
      </w:r>
      <w:r>
        <w:t>начальник служби охорони праці</w:t>
      </w:r>
      <w:r w:rsidRPr="009E503A">
        <w:rPr>
          <w:szCs w:val="28"/>
          <w:lang w:val="uk-UA"/>
        </w:rPr>
        <w:t xml:space="preserve"> </w:t>
      </w:r>
      <w:r>
        <w:rPr>
          <w:szCs w:val="28"/>
          <w:lang w:val="uk-UA"/>
        </w:rPr>
        <w:t>Департаменту науки і освіти Харківської обласної держаної адміністрації,</w:t>
      </w:r>
      <w:r w:rsidRPr="00DA779F">
        <w:rPr>
          <w:szCs w:val="28"/>
          <w:lang w:val="uk-UA"/>
        </w:rPr>
        <w:t xml:space="preserve"> </w:t>
      </w:r>
      <w:r>
        <w:rPr>
          <w:szCs w:val="28"/>
          <w:lang w:val="uk-UA"/>
        </w:rPr>
        <w:t>член</w:t>
      </w:r>
      <w:r w:rsidRPr="00B026D9">
        <w:rPr>
          <w:szCs w:val="28"/>
          <w:lang w:val="uk-UA"/>
        </w:rPr>
        <w:t xml:space="preserve"> комісії</w:t>
      </w:r>
      <w:r>
        <w:rPr>
          <w:szCs w:val="28"/>
          <w:lang w:val="uk-UA"/>
        </w:rPr>
        <w:t>.</w:t>
      </w:r>
      <w:r w:rsidRPr="00B026D9">
        <w:rPr>
          <w:lang w:val="uk-UA"/>
        </w:rPr>
        <w:t xml:space="preserve">  </w:t>
      </w:r>
    </w:p>
    <w:p w:rsidR="00CC6DD3" w:rsidRPr="00B026D9" w:rsidRDefault="00CC6DD3" w:rsidP="00CC7520">
      <w:pPr>
        <w:spacing w:line="360" w:lineRule="auto"/>
        <w:jc w:val="both"/>
        <w:rPr>
          <w:szCs w:val="28"/>
          <w:lang w:val="uk-UA"/>
        </w:rPr>
      </w:pPr>
      <w:r>
        <w:rPr>
          <w:szCs w:val="28"/>
          <w:lang w:val="uk-UA"/>
        </w:rPr>
        <w:t xml:space="preserve">1.3. </w:t>
      </w:r>
      <w:r w:rsidRPr="00DA779F">
        <w:rPr>
          <w:lang w:val="uk-UA"/>
        </w:rPr>
        <w:t xml:space="preserve">Гергель Н.І. </w:t>
      </w:r>
      <w:r w:rsidRPr="00B026D9">
        <w:rPr>
          <w:szCs w:val="28"/>
          <w:lang w:val="uk-UA"/>
        </w:rPr>
        <w:t>– провідни</w:t>
      </w:r>
      <w:r>
        <w:rPr>
          <w:szCs w:val="28"/>
          <w:lang w:val="uk-UA"/>
        </w:rPr>
        <w:t>й фахівець служби охорони праці Департаменту науки і освіти Харківської обласної держаної адміністрації,</w:t>
      </w:r>
      <w:r w:rsidRPr="00DA779F">
        <w:rPr>
          <w:szCs w:val="28"/>
          <w:lang w:val="uk-UA"/>
        </w:rPr>
        <w:t xml:space="preserve"> </w:t>
      </w:r>
      <w:r>
        <w:rPr>
          <w:szCs w:val="28"/>
          <w:lang w:val="uk-UA"/>
        </w:rPr>
        <w:t>член</w:t>
      </w:r>
      <w:r w:rsidRPr="00B026D9">
        <w:rPr>
          <w:szCs w:val="28"/>
          <w:lang w:val="uk-UA"/>
        </w:rPr>
        <w:t xml:space="preserve"> комісії</w:t>
      </w:r>
      <w:r>
        <w:rPr>
          <w:szCs w:val="28"/>
          <w:lang w:val="uk-UA"/>
        </w:rPr>
        <w:t>.</w:t>
      </w:r>
      <w:r w:rsidRPr="00B026D9">
        <w:rPr>
          <w:lang w:val="uk-UA"/>
        </w:rPr>
        <w:t xml:space="preserve">  </w:t>
      </w:r>
    </w:p>
    <w:p w:rsidR="00CC6DD3" w:rsidRPr="00B026D9" w:rsidRDefault="00CC6DD3" w:rsidP="00CC7520">
      <w:pPr>
        <w:spacing w:line="360" w:lineRule="auto"/>
        <w:jc w:val="both"/>
        <w:rPr>
          <w:lang w:val="uk-UA"/>
        </w:rPr>
      </w:pPr>
      <w:r>
        <w:rPr>
          <w:lang w:val="uk-UA"/>
        </w:rPr>
        <w:t>1.4. Молодець Т.В. – інженер служби охорони праці відділу освіти, член комісії.</w:t>
      </w:r>
    </w:p>
    <w:p w:rsidR="00CC6DD3" w:rsidRDefault="00CC6DD3" w:rsidP="00CC7520">
      <w:pPr>
        <w:pStyle w:val="ListParagraph"/>
        <w:tabs>
          <w:tab w:val="left" w:pos="900"/>
          <w:tab w:val="left" w:pos="1080"/>
        </w:tabs>
        <w:spacing w:line="360" w:lineRule="auto"/>
        <w:ind w:left="0"/>
        <w:jc w:val="both"/>
        <w:rPr>
          <w:szCs w:val="28"/>
          <w:lang w:val="uk-UA"/>
        </w:rPr>
      </w:pPr>
      <w:r>
        <w:rPr>
          <w:szCs w:val="28"/>
          <w:lang w:val="uk-UA"/>
        </w:rPr>
        <w:t xml:space="preserve">2. </w:t>
      </w:r>
      <w:r w:rsidRPr="00D41A62">
        <w:rPr>
          <w:szCs w:val="28"/>
          <w:lang w:val="uk-UA"/>
        </w:rPr>
        <w:t>Провести  навчання з питань охорони праці відповідно до Тематичного плану і програми навчання керівників та завідувачів з питань охорони праці.</w:t>
      </w:r>
      <w:r w:rsidRPr="00DA779F">
        <w:rPr>
          <w:szCs w:val="28"/>
          <w:lang w:val="uk-UA"/>
        </w:rPr>
        <w:t xml:space="preserve"> </w:t>
      </w:r>
    </w:p>
    <w:p w:rsidR="00CC6DD3" w:rsidRPr="00D41A62" w:rsidRDefault="00CC6DD3" w:rsidP="00CC7520">
      <w:pPr>
        <w:pStyle w:val="ListParagraph"/>
        <w:tabs>
          <w:tab w:val="left" w:pos="900"/>
          <w:tab w:val="left" w:pos="1080"/>
        </w:tabs>
        <w:spacing w:line="360" w:lineRule="auto"/>
        <w:ind w:left="0"/>
        <w:jc w:val="right"/>
        <w:rPr>
          <w:szCs w:val="28"/>
          <w:lang w:val="uk-UA"/>
        </w:rPr>
      </w:pPr>
      <w:r>
        <w:rPr>
          <w:szCs w:val="28"/>
          <w:lang w:val="uk-UA"/>
        </w:rPr>
        <w:t>З</w:t>
      </w:r>
      <w:r w:rsidRPr="00D41A62">
        <w:rPr>
          <w:szCs w:val="28"/>
          <w:lang w:val="uk-UA"/>
        </w:rPr>
        <w:t xml:space="preserve"> 23.09.2019 по 27.09.2019</w:t>
      </w:r>
    </w:p>
    <w:p w:rsidR="00CC6DD3" w:rsidRPr="00D41A62" w:rsidRDefault="00CC6DD3" w:rsidP="00CC7520">
      <w:pPr>
        <w:pStyle w:val="ListParagraph"/>
        <w:tabs>
          <w:tab w:val="left" w:pos="900"/>
          <w:tab w:val="left" w:pos="1080"/>
        </w:tabs>
        <w:spacing w:line="360" w:lineRule="auto"/>
        <w:ind w:left="0"/>
        <w:jc w:val="both"/>
        <w:rPr>
          <w:szCs w:val="28"/>
          <w:lang w:val="uk-UA"/>
        </w:rPr>
      </w:pPr>
      <w:r>
        <w:rPr>
          <w:szCs w:val="28"/>
          <w:lang w:val="uk-UA"/>
        </w:rPr>
        <w:t xml:space="preserve">3. </w:t>
      </w:r>
      <w:r w:rsidRPr="00D41A62">
        <w:rPr>
          <w:szCs w:val="28"/>
          <w:lang w:val="uk-UA"/>
        </w:rPr>
        <w:t xml:space="preserve">Затвердити Тематичний план і програму навчання керівників </w:t>
      </w:r>
      <w:r>
        <w:rPr>
          <w:szCs w:val="28"/>
          <w:lang w:val="uk-UA"/>
        </w:rPr>
        <w:t xml:space="preserve">закладів загальної середньої, дошкільної та позашкільної освіти </w:t>
      </w:r>
      <w:r w:rsidRPr="00D41A62">
        <w:rPr>
          <w:szCs w:val="28"/>
          <w:lang w:val="uk-UA"/>
        </w:rPr>
        <w:t>з питань охорони праці (дода</w:t>
      </w:r>
      <w:r>
        <w:rPr>
          <w:szCs w:val="28"/>
          <w:lang w:val="uk-UA"/>
        </w:rPr>
        <w:t>ток 1</w:t>
      </w:r>
      <w:r w:rsidRPr="00D41A62">
        <w:rPr>
          <w:szCs w:val="28"/>
          <w:lang w:val="uk-UA"/>
        </w:rPr>
        <w:t>).</w:t>
      </w:r>
    </w:p>
    <w:p w:rsidR="00CC6DD3" w:rsidRPr="00D41A62" w:rsidRDefault="00CC6DD3" w:rsidP="00CC7520">
      <w:pPr>
        <w:pStyle w:val="ListParagraph"/>
        <w:tabs>
          <w:tab w:val="left" w:pos="900"/>
          <w:tab w:val="left" w:pos="1080"/>
        </w:tabs>
        <w:spacing w:line="360" w:lineRule="auto"/>
        <w:ind w:left="0"/>
        <w:jc w:val="both"/>
        <w:rPr>
          <w:szCs w:val="28"/>
          <w:lang w:val="uk-UA"/>
        </w:rPr>
      </w:pPr>
      <w:r>
        <w:rPr>
          <w:szCs w:val="28"/>
          <w:lang w:val="uk-UA"/>
        </w:rPr>
        <w:t xml:space="preserve">4. </w:t>
      </w:r>
      <w:r w:rsidRPr="00D41A62">
        <w:rPr>
          <w:szCs w:val="28"/>
          <w:lang w:val="uk-UA"/>
        </w:rPr>
        <w:t>Затвердити перелік екзаменаційних білетів з перевірки знань з питань охорони праці (дода</w:t>
      </w:r>
      <w:r>
        <w:rPr>
          <w:szCs w:val="28"/>
          <w:lang w:val="uk-UA"/>
        </w:rPr>
        <w:t>ток 2</w:t>
      </w:r>
      <w:r w:rsidRPr="00D41A62">
        <w:rPr>
          <w:szCs w:val="28"/>
          <w:lang w:val="uk-UA"/>
        </w:rPr>
        <w:t>).</w:t>
      </w:r>
    </w:p>
    <w:p w:rsidR="00CC6DD3" w:rsidRDefault="00CC6DD3" w:rsidP="00CC7520">
      <w:pPr>
        <w:pStyle w:val="ListParagraph"/>
        <w:tabs>
          <w:tab w:val="left" w:pos="900"/>
          <w:tab w:val="left" w:pos="1080"/>
        </w:tabs>
        <w:spacing w:line="360" w:lineRule="auto"/>
        <w:ind w:left="0"/>
        <w:jc w:val="both"/>
        <w:rPr>
          <w:szCs w:val="28"/>
          <w:lang w:val="uk-UA"/>
        </w:rPr>
      </w:pPr>
      <w:r>
        <w:rPr>
          <w:szCs w:val="28"/>
          <w:lang w:val="uk-UA"/>
        </w:rPr>
        <w:t xml:space="preserve">5. </w:t>
      </w:r>
      <w:r w:rsidRPr="00D41A62">
        <w:rPr>
          <w:szCs w:val="28"/>
          <w:lang w:val="uk-UA"/>
        </w:rPr>
        <w:t>Провести перевірку знань з питань охорони праці керівник</w:t>
      </w:r>
      <w:r>
        <w:rPr>
          <w:szCs w:val="28"/>
          <w:lang w:val="uk-UA"/>
        </w:rPr>
        <w:t>ів</w:t>
      </w:r>
      <w:r w:rsidRPr="00D41A62">
        <w:rPr>
          <w:szCs w:val="28"/>
          <w:lang w:val="uk-UA"/>
        </w:rPr>
        <w:t xml:space="preserve"> </w:t>
      </w:r>
      <w:r>
        <w:rPr>
          <w:szCs w:val="28"/>
          <w:lang w:val="uk-UA"/>
        </w:rPr>
        <w:t xml:space="preserve">закладів загальної середньої освіти та </w:t>
      </w:r>
      <w:r w:rsidRPr="00D41A62">
        <w:rPr>
          <w:szCs w:val="28"/>
          <w:lang w:val="uk-UA"/>
        </w:rPr>
        <w:t xml:space="preserve">завідувачів </w:t>
      </w:r>
      <w:r>
        <w:rPr>
          <w:szCs w:val="28"/>
          <w:lang w:val="uk-UA"/>
        </w:rPr>
        <w:t>закладів дошкільної освіти.</w:t>
      </w:r>
    </w:p>
    <w:p w:rsidR="00CC6DD3" w:rsidRPr="00D41A62" w:rsidRDefault="00CC6DD3" w:rsidP="00CC7520">
      <w:pPr>
        <w:pStyle w:val="ListParagraph"/>
        <w:tabs>
          <w:tab w:val="left" w:pos="900"/>
          <w:tab w:val="left" w:pos="1080"/>
        </w:tabs>
        <w:spacing w:line="360" w:lineRule="auto"/>
        <w:ind w:left="0"/>
        <w:jc w:val="right"/>
        <w:rPr>
          <w:szCs w:val="28"/>
          <w:lang w:val="uk-UA"/>
        </w:rPr>
      </w:pPr>
      <w:r w:rsidRPr="00D41A62">
        <w:rPr>
          <w:szCs w:val="28"/>
          <w:lang w:val="uk-UA"/>
        </w:rPr>
        <w:t>02.10.2019</w:t>
      </w:r>
    </w:p>
    <w:p w:rsidR="00CC6DD3" w:rsidRPr="00D41A62" w:rsidRDefault="00CC6DD3" w:rsidP="00CC7520">
      <w:pPr>
        <w:pStyle w:val="ListParagraph"/>
        <w:tabs>
          <w:tab w:val="left" w:pos="1080"/>
        </w:tabs>
        <w:spacing w:line="360" w:lineRule="auto"/>
        <w:ind w:left="0"/>
        <w:jc w:val="both"/>
        <w:rPr>
          <w:szCs w:val="28"/>
          <w:lang w:val="uk-UA"/>
        </w:rPr>
      </w:pPr>
      <w:r>
        <w:rPr>
          <w:szCs w:val="28"/>
          <w:lang w:val="uk-UA"/>
        </w:rPr>
        <w:t xml:space="preserve">6. </w:t>
      </w:r>
      <w:r w:rsidRPr="00D41A62">
        <w:rPr>
          <w:szCs w:val="28"/>
          <w:lang w:val="uk-UA"/>
        </w:rPr>
        <w:t xml:space="preserve">Контроль за виконанням </w:t>
      </w:r>
      <w:r>
        <w:rPr>
          <w:szCs w:val="28"/>
          <w:lang w:val="uk-UA"/>
        </w:rPr>
        <w:t xml:space="preserve">даного </w:t>
      </w:r>
      <w:r w:rsidRPr="00D41A62">
        <w:rPr>
          <w:szCs w:val="28"/>
          <w:lang w:val="uk-UA"/>
        </w:rPr>
        <w:t>наказу залишаю за собою.</w:t>
      </w:r>
    </w:p>
    <w:p w:rsidR="00CC6DD3" w:rsidRDefault="00CC6DD3" w:rsidP="00DA779F">
      <w:pPr>
        <w:pStyle w:val="BodyText2"/>
        <w:tabs>
          <w:tab w:val="left" w:pos="709"/>
        </w:tabs>
        <w:spacing w:line="240" w:lineRule="auto"/>
        <w:jc w:val="both"/>
        <w:rPr>
          <w:b/>
          <w:szCs w:val="28"/>
          <w:lang w:val="uk-UA"/>
        </w:rPr>
      </w:pPr>
    </w:p>
    <w:p w:rsidR="00CC6DD3" w:rsidRDefault="00CC6DD3" w:rsidP="00DA779F">
      <w:pPr>
        <w:pStyle w:val="BodyText2"/>
        <w:tabs>
          <w:tab w:val="left" w:pos="709"/>
        </w:tabs>
        <w:spacing w:line="240" w:lineRule="auto"/>
        <w:jc w:val="both"/>
        <w:rPr>
          <w:b/>
          <w:szCs w:val="28"/>
          <w:lang w:val="uk-UA"/>
        </w:rPr>
      </w:pPr>
      <w:r>
        <w:rPr>
          <w:b/>
          <w:szCs w:val="28"/>
        </w:rPr>
        <w:t>Начальник</w:t>
      </w:r>
      <w:r>
        <w:rPr>
          <w:b/>
          <w:szCs w:val="28"/>
          <w:lang w:val="uk-UA"/>
        </w:rPr>
        <w:t xml:space="preserve">                                                                                                                      </w:t>
      </w:r>
      <w:r>
        <w:rPr>
          <w:b/>
          <w:szCs w:val="28"/>
        </w:rPr>
        <w:t xml:space="preserve">відділу освіти                                                              </w:t>
      </w:r>
      <w:r>
        <w:rPr>
          <w:b/>
          <w:szCs w:val="28"/>
          <w:lang w:val="uk-UA"/>
        </w:rPr>
        <w:t xml:space="preserve">      </w:t>
      </w:r>
      <w:r>
        <w:rPr>
          <w:b/>
          <w:szCs w:val="28"/>
        </w:rPr>
        <w:t xml:space="preserve"> В.</w:t>
      </w:r>
      <w:r>
        <w:rPr>
          <w:b/>
          <w:szCs w:val="28"/>
          <w:lang w:val="uk-UA"/>
        </w:rPr>
        <w:t xml:space="preserve"> </w:t>
      </w:r>
      <w:r>
        <w:rPr>
          <w:b/>
          <w:szCs w:val="28"/>
        </w:rPr>
        <w:t>Н</w:t>
      </w:r>
      <w:r>
        <w:rPr>
          <w:b/>
          <w:szCs w:val="28"/>
          <w:lang w:val="uk-UA"/>
        </w:rPr>
        <w:t>ОВОСЕЛ</w:t>
      </w:r>
    </w:p>
    <w:p w:rsidR="00CC6DD3" w:rsidRDefault="00CC6DD3" w:rsidP="00DA779F">
      <w:pPr>
        <w:pStyle w:val="BodyText2"/>
        <w:tabs>
          <w:tab w:val="left" w:pos="709"/>
        </w:tabs>
        <w:spacing w:line="240" w:lineRule="auto"/>
        <w:jc w:val="both"/>
        <w:rPr>
          <w:b/>
          <w:szCs w:val="28"/>
          <w:lang w:val="uk-UA"/>
        </w:rPr>
      </w:pPr>
    </w:p>
    <w:p w:rsidR="00CC6DD3" w:rsidRPr="00EA57D5" w:rsidRDefault="00CC6DD3" w:rsidP="00DA779F">
      <w:pPr>
        <w:pStyle w:val="BodyText2"/>
        <w:tabs>
          <w:tab w:val="left" w:pos="709"/>
        </w:tabs>
        <w:spacing w:line="240" w:lineRule="auto"/>
        <w:jc w:val="both"/>
        <w:rPr>
          <w:sz w:val="24"/>
          <w:lang w:val="uk-UA"/>
        </w:rPr>
      </w:pPr>
      <w:r w:rsidRPr="00EA57D5">
        <w:rPr>
          <w:sz w:val="24"/>
          <w:lang w:val="uk-UA"/>
        </w:rPr>
        <w:t>Таміла Молодець,  5  11  62</w:t>
      </w: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Default="00CC6DD3" w:rsidP="00DA779F">
      <w:pPr>
        <w:jc w:val="both"/>
        <w:rPr>
          <w:szCs w:val="28"/>
          <w:lang w:val="uk-UA"/>
        </w:rPr>
      </w:pPr>
    </w:p>
    <w:p w:rsidR="00CC6DD3" w:rsidRPr="00B026D9" w:rsidRDefault="00CC6DD3" w:rsidP="007E4346">
      <w:pPr>
        <w:pStyle w:val="Title"/>
        <w:tabs>
          <w:tab w:val="left" w:pos="5760"/>
        </w:tabs>
        <w:ind w:left="5760" w:firstLine="6"/>
        <w:jc w:val="left"/>
        <w:rPr>
          <w:b w:val="0"/>
          <w:sz w:val="28"/>
          <w:szCs w:val="28"/>
        </w:rPr>
      </w:pPr>
      <w:r w:rsidRPr="00B026D9">
        <w:rPr>
          <w:b w:val="0"/>
          <w:sz w:val="28"/>
          <w:szCs w:val="28"/>
        </w:rPr>
        <w:t>ЗАТВЕРДЖЕНО</w:t>
      </w:r>
    </w:p>
    <w:p w:rsidR="00CC6DD3" w:rsidRPr="00B026D9" w:rsidRDefault="00CC6DD3" w:rsidP="007E4346">
      <w:pPr>
        <w:pStyle w:val="Title"/>
        <w:tabs>
          <w:tab w:val="left" w:pos="5760"/>
        </w:tabs>
        <w:ind w:left="5760" w:firstLine="6"/>
        <w:jc w:val="left"/>
        <w:rPr>
          <w:b w:val="0"/>
          <w:sz w:val="28"/>
          <w:szCs w:val="28"/>
        </w:rPr>
      </w:pPr>
      <w:r>
        <w:rPr>
          <w:b w:val="0"/>
          <w:sz w:val="28"/>
          <w:szCs w:val="28"/>
        </w:rPr>
        <w:t>н</w:t>
      </w:r>
      <w:r w:rsidRPr="00B026D9">
        <w:rPr>
          <w:b w:val="0"/>
          <w:sz w:val="28"/>
          <w:szCs w:val="28"/>
        </w:rPr>
        <w:t xml:space="preserve">аказ начальника </w:t>
      </w:r>
      <w:r>
        <w:rPr>
          <w:b w:val="0"/>
          <w:sz w:val="28"/>
          <w:szCs w:val="28"/>
        </w:rPr>
        <w:t>відділу освіти Валківської районної державної адміністрації</w:t>
      </w:r>
    </w:p>
    <w:p w:rsidR="00CC6DD3" w:rsidRPr="00EA57D5" w:rsidRDefault="00CC6DD3" w:rsidP="007E4346">
      <w:pPr>
        <w:pStyle w:val="Title"/>
        <w:tabs>
          <w:tab w:val="left" w:pos="5760"/>
        </w:tabs>
        <w:ind w:left="5760" w:firstLine="6"/>
        <w:jc w:val="left"/>
        <w:rPr>
          <w:b w:val="0"/>
          <w:sz w:val="28"/>
          <w:szCs w:val="28"/>
        </w:rPr>
      </w:pPr>
      <w:r>
        <w:rPr>
          <w:b w:val="0"/>
          <w:sz w:val="28"/>
          <w:szCs w:val="28"/>
        </w:rPr>
        <w:t xml:space="preserve">від </w:t>
      </w:r>
      <w:r w:rsidRPr="00EA57D5">
        <w:rPr>
          <w:b w:val="0"/>
          <w:sz w:val="28"/>
          <w:szCs w:val="28"/>
        </w:rPr>
        <w:t>18.09.2019  № 1</w:t>
      </w:r>
      <w:r>
        <w:rPr>
          <w:b w:val="0"/>
          <w:sz w:val="28"/>
          <w:szCs w:val="28"/>
        </w:rPr>
        <w:t>29</w:t>
      </w:r>
      <w:r w:rsidRPr="00EA57D5">
        <w:rPr>
          <w:b w:val="0"/>
          <w:sz w:val="28"/>
          <w:szCs w:val="28"/>
        </w:rPr>
        <w:t xml:space="preserve"> </w:t>
      </w:r>
    </w:p>
    <w:p w:rsidR="00CC6DD3" w:rsidRDefault="00CC6DD3" w:rsidP="007E4346">
      <w:pPr>
        <w:spacing w:before="167" w:after="167"/>
        <w:ind w:left="502" w:right="502"/>
        <w:jc w:val="center"/>
        <w:rPr>
          <w:b/>
          <w:bCs/>
          <w:color w:val="000000"/>
          <w:szCs w:val="28"/>
          <w:lang w:val="uk-UA"/>
        </w:rPr>
      </w:pPr>
    </w:p>
    <w:p w:rsidR="00CC6DD3" w:rsidRPr="0095250D" w:rsidRDefault="00CC6DD3" w:rsidP="007E4346">
      <w:pPr>
        <w:spacing w:before="167" w:after="167"/>
        <w:ind w:left="502" w:right="502"/>
        <w:jc w:val="center"/>
        <w:rPr>
          <w:color w:val="000000"/>
          <w:szCs w:val="28"/>
          <w:lang w:val="uk-UA"/>
        </w:rPr>
      </w:pPr>
      <w:r w:rsidRPr="0095250D">
        <w:rPr>
          <w:b/>
          <w:bCs/>
          <w:color w:val="000000"/>
          <w:szCs w:val="28"/>
          <w:lang w:val="uk-UA"/>
        </w:rPr>
        <w:t>ТЕМАТИЧНИЙ ПЛАН І ПРОГРАМА </w:t>
      </w:r>
      <w:r w:rsidRPr="0095250D">
        <w:rPr>
          <w:color w:val="000000"/>
          <w:szCs w:val="28"/>
          <w:lang w:val="uk-UA"/>
        </w:rPr>
        <w:br/>
      </w:r>
      <w:r w:rsidRPr="0095250D">
        <w:rPr>
          <w:b/>
          <w:bCs/>
          <w:color w:val="000000"/>
          <w:szCs w:val="28"/>
          <w:lang w:val="uk-UA"/>
        </w:rPr>
        <w:t>навчання з питань охорони праці посадових осіб</w:t>
      </w:r>
      <w:r>
        <w:rPr>
          <w:b/>
          <w:bCs/>
          <w:color w:val="000000"/>
          <w:szCs w:val="28"/>
          <w:lang w:val="uk-UA"/>
        </w:rPr>
        <w:t xml:space="preserve"> та працівників</w:t>
      </w:r>
    </w:p>
    <w:p w:rsidR="00CC6DD3" w:rsidRPr="0095250D" w:rsidRDefault="00CC6DD3" w:rsidP="007E4346">
      <w:pPr>
        <w:spacing w:before="167" w:after="167"/>
        <w:ind w:left="502" w:right="502"/>
        <w:jc w:val="center"/>
        <w:rPr>
          <w:color w:val="000000"/>
          <w:szCs w:val="28"/>
          <w:lang w:val="uk-UA"/>
        </w:rPr>
      </w:pPr>
      <w:bookmarkStart w:id="0" w:name="n204"/>
      <w:bookmarkEnd w:id="0"/>
      <w:r w:rsidRPr="0095250D">
        <w:rPr>
          <w:b/>
          <w:bCs/>
          <w:color w:val="000000"/>
          <w:szCs w:val="28"/>
          <w:lang w:val="uk-UA"/>
        </w:rPr>
        <w:t>Тематичний план</w:t>
      </w:r>
    </w:p>
    <w:p w:rsidR="00CC6DD3" w:rsidRPr="0095250D" w:rsidRDefault="00CC6DD3" w:rsidP="00EA57D5">
      <w:pPr>
        <w:ind w:firstLine="502"/>
        <w:jc w:val="both"/>
        <w:rPr>
          <w:color w:val="000000"/>
          <w:szCs w:val="28"/>
          <w:lang w:val="uk-UA"/>
        </w:rPr>
      </w:pPr>
      <w:bookmarkStart w:id="1" w:name="n205"/>
      <w:bookmarkEnd w:id="1"/>
      <w:r w:rsidRPr="0095250D">
        <w:rPr>
          <w:color w:val="000000"/>
          <w:szCs w:val="28"/>
          <w:lang w:val="uk-UA"/>
        </w:rPr>
        <w:t>Тема 1. Законодавство України про охорону праці. Основні положення Закону України </w:t>
      </w:r>
      <w:hyperlink r:id="rId8" w:tgtFrame="_blank" w:history="1">
        <w:r w:rsidRPr="0095250D">
          <w:rPr>
            <w:color w:val="0000FF"/>
            <w:szCs w:val="28"/>
            <w:u w:val="single"/>
            <w:lang w:val="uk-UA"/>
          </w:rPr>
          <w:t>"Про охорону праці"</w:t>
        </w:r>
      </w:hyperlink>
      <w:r w:rsidRPr="0095250D">
        <w:rPr>
          <w:color w:val="000000"/>
          <w:szCs w:val="28"/>
          <w:lang w:val="uk-UA"/>
        </w:rPr>
        <w:t>, "</w:t>
      </w:r>
      <w:hyperlink r:id="rId9" w:anchor="n8" w:tgtFrame="_blank" w:history="1">
        <w:r w:rsidRPr="0095250D">
          <w:rPr>
            <w:color w:val="0000FF"/>
            <w:szCs w:val="28"/>
            <w:u w:val="single"/>
            <w:lang w:val="uk-UA"/>
          </w:rPr>
          <w:t>Про загальнообов’язкове державне соціальне страхування</w:t>
        </w:r>
      </w:hyperlink>
      <w:r w:rsidRPr="0095250D">
        <w:rPr>
          <w:color w:val="000000"/>
          <w:szCs w:val="28"/>
          <w:lang w:val="uk-UA"/>
        </w:rPr>
        <w:t>" та взаємозв'язок з іншими Законами України. Законодавство України про працю.</w:t>
      </w:r>
    </w:p>
    <w:p w:rsidR="00CC6DD3" w:rsidRPr="0095250D" w:rsidRDefault="00CC6DD3" w:rsidP="00EA57D5">
      <w:pPr>
        <w:ind w:firstLine="502"/>
        <w:jc w:val="both"/>
        <w:rPr>
          <w:color w:val="000000"/>
          <w:szCs w:val="28"/>
          <w:lang w:val="uk-UA"/>
        </w:rPr>
      </w:pPr>
      <w:bookmarkStart w:id="2" w:name="n206"/>
      <w:bookmarkEnd w:id="2"/>
      <w:r w:rsidRPr="0095250D">
        <w:rPr>
          <w:color w:val="000000"/>
          <w:szCs w:val="28"/>
          <w:lang w:val="uk-UA"/>
        </w:rPr>
        <w:t>Тема 2. Організація роботи з охорони праці.</w:t>
      </w:r>
    </w:p>
    <w:p w:rsidR="00CC6DD3" w:rsidRPr="0095250D" w:rsidRDefault="00CC6DD3" w:rsidP="00EA57D5">
      <w:pPr>
        <w:ind w:firstLine="502"/>
        <w:jc w:val="both"/>
        <w:rPr>
          <w:color w:val="000000"/>
          <w:szCs w:val="28"/>
          <w:lang w:val="uk-UA"/>
        </w:rPr>
      </w:pPr>
      <w:bookmarkStart w:id="3" w:name="n207"/>
      <w:bookmarkEnd w:id="3"/>
      <w:r w:rsidRPr="0095250D">
        <w:rPr>
          <w:color w:val="000000"/>
          <w:szCs w:val="28"/>
          <w:lang w:val="uk-UA"/>
        </w:rPr>
        <w:t>Тема 3. Вибухонебезпека виробництва і вибухозахист.</w:t>
      </w:r>
    </w:p>
    <w:p w:rsidR="00CC6DD3" w:rsidRPr="0095250D" w:rsidRDefault="00CC6DD3" w:rsidP="00EA57D5">
      <w:pPr>
        <w:ind w:firstLine="502"/>
        <w:jc w:val="both"/>
        <w:rPr>
          <w:color w:val="000000"/>
          <w:szCs w:val="28"/>
          <w:lang w:val="uk-UA"/>
        </w:rPr>
      </w:pPr>
      <w:bookmarkStart w:id="4" w:name="n208"/>
      <w:bookmarkEnd w:id="4"/>
      <w:r w:rsidRPr="0095250D">
        <w:rPr>
          <w:color w:val="000000"/>
          <w:szCs w:val="28"/>
          <w:lang w:val="uk-UA"/>
        </w:rPr>
        <w:t>Тема 4. Пожежна безпека.</w:t>
      </w:r>
    </w:p>
    <w:p w:rsidR="00CC6DD3" w:rsidRPr="0095250D" w:rsidRDefault="00CC6DD3" w:rsidP="00EA57D5">
      <w:pPr>
        <w:ind w:firstLine="502"/>
        <w:jc w:val="both"/>
        <w:rPr>
          <w:color w:val="000000"/>
          <w:szCs w:val="28"/>
          <w:lang w:val="uk-UA"/>
        </w:rPr>
      </w:pPr>
      <w:bookmarkStart w:id="5" w:name="n209"/>
      <w:bookmarkEnd w:id="5"/>
      <w:r w:rsidRPr="0095250D">
        <w:rPr>
          <w:color w:val="000000"/>
          <w:szCs w:val="28"/>
          <w:lang w:val="uk-UA"/>
        </w:rPr>
        <w:t>Тема 5. Електробезпека.</w:t>
      </w:r>
    </w:p>
    <w:p w:rsidR="00CC6DD3" w:rsidRPr="0095250D" w:rsidRDefault="00CC6DD3" w:rsidP="00EA57D5">
      <w:pPr>
        <w:ind w:firstLine="502"/>
        <w:jc w:val="both"/>
        <w:rPr>
          <w:color w:val="000000"/>
          <w:szCs w:val="28"/>
          <w:lang w:val="uk-UA"/>
        </w:rPr>
      </w:pPr>
      <w:bookmarkStart w:id="6" w:name="n210"/>
      <w:bookmarkEnd w:id="6"/>
      <w:r w:rsidRPr="0095250D">
        <w:rPr>
          <w:color w:val="000000"/>
          <w:szCs w:val="28"/>
          <w:lang w:val="uk-UA"/>
        </w:rPr>
        <w:t>Тема 6. Гігієна праці. Медичні огляди. Профілактика професійних отруєнь і захворювань.</w:t>
      </w:r>
    </w:p>
    <w:p w:rsidR="00CC6DD3" w:rsidRPr="0095250D" w:rsidRDefault="00CC6DD3" w:rsidP="00EA57D5">
      <w:pPr>
        <w:ind w:firstLine="502"/>
        <w:jc w:val="both"/>
        <w:rPr>
          <w:color w:val="000000"/>
          <w:szCs w:val="28"/>
          <w:lang w:val="uk-UA"/>
        </w:rPr>
      </w:pPr>
      <w:bookmarkStart w:id="7" w:name="n211"/>
      <w:bookmarkEnd w:id="7"/>
      <w:r w:rsidRPr="0095250D">
        <w:rPr>
          <w:color w:val="000000"/>
          <w:szCs w:val="28"/>
          <w:lang w:val="uk-UA"/>
        </w:rPr>
        <w:t>Тема 7. Надання домедичної допомоги потерпілим у разі нещасного випадку.</w:t>
      </w:r>
    </w:p>
    <w:p w:rsidR="00CC6DD3" w:rsidRPr="0095250D" w:rsidRDefault="00CC6DD3" w:rsidP="00EA57D5">
      <w:pPr>
        <w:ind w:firstLine="502"/>
        <w:jc w:val="both"/>
        <w:rPr>
          <w:color w:val="000000"/>
          <w:szCs w:val="28"/>
          <w:lang w:val="uk-UA"/>
        </w:rPr>
      </w:pPr>
      <w:bookmarkStart w:id="8" w:name="n212"/>
      <w:bookmarkEnd w:id="8"/>
      <w:r w:rsidRPr="0095250D">
        <w:rPr>
          <w:color w:val="000000"/>
          <w:szCs w:val="28"/>
          <w:lang w:val="uk-UA"/>
        </w:rPr>
        <w:t>Тема 8. Управління роботами з профілактики та ліквідації наслідків аварій.</w:t>
      </w:r>
    </w:p>
    <w:p w:rsidR="00CC6DD3" w:rsidRPr="0095250D" w:rsidRDefault="00CC6DD3" w:rsidP="00EA57D5">
      <w:pPr>
        <w:ind w:firstLine="502"/>
        <w:jc w:val="both"/>
        <w:rPr>
          <w:color w:val="000000"/>
          <w:szCs w:val="28"/>
          <w:lang w:val="uk-UA"/>
        </w:rPr>
      </w:pPr>
      <w:bookmarkStart w:id="9" w:name="n213"/>
      <w:bookmarkEnd w:id="9"/>
      <w:r w:rsidRPr="0095250D">
        <w:rPr>
          <w:color w:val="000000"/>
          <w:szCs w:val="28"/>
          <w:lang w:val="uk-UA"/>
        </w:rPr>
        <w:t>Тема 9. Безпека праці в галузі.</w:t>
      </w:r>
    </w:p>
    <w:p w:rsidR="00CC6DD3" w:rsidRPr="0095250D" w:rsidRDefault="00CC6DD3" w:rsidP="00EA57D5">
      <w:pPr>
        <w:ind w:left="502" w:right="502"/>
        <w:jc w:val="center"/>
        <w:rPr>
          <w:color w:val="000000"/>
          <w:szCs w:val="28"/>
          <w:lang w:val="uk-UA"/>
        </w:rPr>
      </w:pPr>
      <w:bookmarkStart w:id="10" w:name="n214"/>
      <w:bookmarkEnd w:id="10"/>
      <w:r w:rsidRPr="0095250D">
        <w:rPr>
          <w:b/>
          <w:bCs/>
          <w:color w:val="000000"/>
          <w:szCs w:val="28"/>
          <w:lang w:val="uk-UA"/>
        </w:rPr>
        <w:t>Програма</w:t>
      </w:r>
    </w:p>
    <w:p w:rsidR="00CC6DD3" w:rsidRPr="0095250D" w:rsidRDefault="00CC6DD3" w:rsidP="00EA57D5">
      <w:pPr>
        <w:jc w:val="center"/>
        <w:rPr>
          <w:color w:val="000000"/>
          <w:szCs w:val="28"/>
          <w:lang w:val="uk-UA"/>
        </w:rPr>
      </w:pPr>
      <w:bookmarkStart w:id="11" w:name="n215"/>
      <w:bookmarkEnd w:id="11"/>
      <w:r w:rsidRPr="0095250D">
        <w:rPr>
          <w:color w:val="000000"/>
          <w:szCs w:val="28"/>
          <w:lang w:val="uk-UA"/>
        </w:rPr>
        <w:t>ТЕМА 1. ЗАКОНОДАВСТВО УКРАЇНИ ПРО ОХОРОНУ ПРАЦІ</w:t>
      </w:r>
    </w:p>
    <w:p w:rsidR="00CC6DD3" w:rsidRPr="0095250D" w:rsidRDefault="00CC6DD3" w:rsidP="00EA57D5">
      <w:pPr>
        <w:ind w:firstLine="502"/>
        <w:jc w:val="both"/>
        <w:rPr>
          <w:color w:val="000000"/>
          <w:szCs w:val="28"/>
          <w:lang w:val="uk-UA"/>
        </w:rPr>
      </w:pPr>
      <w:bookmarkStart w:id="12" w:name="n216"/>
      <w:bookmarkEnd w:id="12"/>
      <w:r w:rsidRPr="0095250D">
        <w:rPr>
          <w:color w:val="000000"/>
          <w:szCs w:val="28"/>
          <w:lang w:val="uk-UA"/>
        </w:rPr>
        <w:t>Основні положення </w:t>
      </w:r>
      <w:hyperlink r:id="rId10" w:tgtFrame="_blank" w:history="1">
        <w:r w:rsidRPr="0095250D">
          <w:rPr>
            <w:color w:val="0000FF"/>
            <w:szCs w:val="28"/>
            <w:u w:val="single"/>
            <w:lang w:val="uk-UA"/>
          </w:rPr>
          <w:t>Закону України</w:t>
        </w:r>
      </w:hyperlink>
      <w:r w:rsidRPr="0095250D">
        <w:rPr>
          <w:color w:val="000000"/>
          <w:szCs w:val="28"/>
          <w:lang w:val="uk-UA"/>
        </w:rPr>
        <w:t> "Про охорону праці". Поняття охорони праці. Соціально-економічне значення охорони праці. Основні законодавчі акти з охорони праці: Закон України "Про охорону праці", "</w:t>
      </w:r>
      <w:hyperlink r:id="rId11" w:anchor="n8" w:tgtFrame="_blank" w:history="1">
        <w:r w:rsidRPr="0095250D">
          <w:rPr>
            <w:color w:val="0000FF"/>
            <w:szCs w:val="28"/>
            <w:u w:val="single"/>
            <w:lang w:val="uk-UA"/>
          </w:rPr>
          <w:t>Про загальнообов’язкове державне соціальне страхування</w:t>
        </w:r>
      </w:hyperlink>
      <w:r w:rsidRPr="0095250D">
        <w:rPr>
          <w:color w:val="000000"/>
          <w:szCs w:val="28"/>
          <w:lang w:val="uk-UA"/>
        </w:rPr>
        <w:t>", </w:t>
      </w:r>
      <w:hyperlink r:id="rId12" w:tgtFrame="_blank" w:history="1">
        <w:r w:rsidRPr="0095250D">
          <w:rPr>
            <w:color w:val="0000FF"/>
            <w:szCs w:val="28"/>
            <w:u w:val="single"/>
            <w:lang w:val="uk-UA"/>
          </w:rPr>
          <w:t>Кодекс законів про працю України</w:t>
        </w:r>
      </w:hyperlink>
      <w:r w:rsidRPr="0095250D">
        <w:rPr>
          <w:color w:val="000000"/>
          <w:szCs w:val="28"/>
          <w:lang w:val="uk-UA"/>
        </w:rPr>
        <w:t> та прийняті відповідно до них нормативно-правові акти, а також </w:t>
      </w:r>
      <w:hyperlink r:id="rId13" w:tgtFrame="_blank" w:history="1">
        <w:r w:rsidRPr="0095250D">
          <w:rPr>
            <w:color w:val="0000FF"/>
            <w:szCs w:val="28"/>
            <w:u w:val="single"/>
            <w:lang w:val="uk-UA"/>
          </w:rPr>
          <w:t>Закон України</w:t>
        </w:r>
      </w:hyperlink>
      <w:r w:rsidRPr="0095250D">
        <w:rPr>
          <w:color w:val="000000"/>
          <w:szCs w:val="28"/>
          <w:lang w:val="uk-UA"/>
        </w:rPr>
        <w:t> "Про забезпечення санітарного та епідемічного благополуччя населення", </w:t>
      </w:r>
      <w:hyperlink r:id="rId14" w:tgtFrame="_blank" w:history="1">
        <w:r w:rsidRPr="0095250D">
          <w:rPr>
            <w:color w:val="0000FF"/>
            <w:szCs w:val="28"/>
            <w:u w:val="single"/>
            <w:lang w:val="uk-UA"/>
          </w:rPr>
          <w:t>Кодекс цивільного захисту України</w:t>
        </w:r>
      </w:hyperlink>
      <w:r w:rsidRPr="0095250D">
        <w:rPr>
          <w:color w:val="000000"/>
          <w:szCs w:val="28"/>
          <w:lang w:val="uk-UA"/>
        </w:rPr>
        <w:t>, </w:t>
      </w:r>
      <w:hyperlink r:id="rId15" w:tgtFrame="_blank" w:history="1">
        <w:r w:rsidRPr="0095250D">
          <w:rPr>
            <w:color w:val="0000FF"/>
            <w:szCs w:val="28"/>
            <w:u w:val="single"/>
            <w:lang w:val="uk-UA"/>
          </w:rPr>
          <w:t>Закон України</w:t>
        </w:r>
      </w:hyperlink>
      <w:r w:rsidRPr="0095250D">
        <w:rPr>
          <w:color w:val="000000"/>
          <w:szCs w:val="28"/>
          <w:lang w:val="uk-UA"/>
        </w:rPr>
        <w:t> "Про використання ядерної енергії та радіаційну безпеку".</w:t>
      </w:r>
    </w:p>
    <w:p w:rsidR="00CC6DD3" w:rsidRPr="0095250D" w:rsidRDefault="00CC6DD3" w:rsidP="00EA57D5">
      <w:pPr>
        <w:ind w:firstLine="502"/>
        <w:jc w:val="both"/>
        <w:rPr>
          <w:color w:val="000000"/>
          <w:szCs w:val="28"/>
          <w:lang w:val="uk-UA"/>
        </w:rPr>
      </w:pPr>
      <w:bookmarkStart w:id="13" w:name="n217"/>
      <w:bookmarkEnd w:id="13"/>
      <w:r w:rsidRPr="0095250D">
        <w:rPr>
          <w:color w:val="000000"/>
          <w:szCs w:val="28"/>
          <w:lang w:val="uk-UA"/>
        </w:rPr>
        <w:t>Основні принципи державної політики в галузі охорони праці.</w:t>
      </w:r>
    </w:p>
    <w:p w:rsidR="00CC6DD3" w:rsidRPr="0095250D" w:rsidRDefault="00CC6DD3" w:rsidP="00EA57D5">
      <w:pPr>
        <w:ind w:firstLine="502"/>
        <w:jc w:val="both"/>
        <w:rPr>
          <w:color w:val="000000"/>
          <w:szCs w:val="28"/>
          <w:lang w:val="uk-UA"/>
        </w:rPr>
      </w:pPr>
      <w:bookmarkStart w:id="14" w:name="n218"/>
      <w:bookmarkEnd w:id="14"/>
      <w:r w:rsidRPr="0095250D">
        <w:rPr>
          <w:color w:val="000000"/>
          <w:szCs w:val="28"/>
          <w:lang w:val="uk-UA"/>
        </w:rPr>
        <w:t>Право громадян на охорону праці при укладанні трудового договору та під час роботи на підприємстві. Права працівників на пільги і компенсації за важкі та шкідливі умови праці. Управління охороною праці. Обов'язки роботодавця щодо створення умов праці відповідно до нормативно-правових актів з охорони праці. Обов'язки працівника щодо додержання вимог нормативно-правових актів з охорони праці. Аудит охорони праці.</w:t>
      </w:r>
    </w:p>
    <w:p w:rsidR="00CC6DD3" w:rsidRPr="0095250D" w:rsidRDefault="00CC6DD3" w:rsidP="00EA57D5">
      <w:pPr>
        <w:ind w:firstLine="502"/>
        <w:jc w:val="both"/>
        <w:rPr>
          <w:color w:val="000000"/>
          <w:szCs w:val="28"/>
          <w:lang w:val="uk-UA"/>
        </w:rPr>
      </w:pPr>
      <w:bookmarkStart w:id="15" w:name="n219"/>
      <w:bookmarkEnd w:id="15"/>
      <w:r w:rsidRPr="0095250D">
        <w:rPr>
          <w:color w:val="000000"/>
          <w:szCs w:val="28"/>
          <w:lang w:val="uk-UA"/>
        </w:rPr>
        <w:t>Служба охорони праці. </w:t>
      </w:r>
      <w:hyperlink r:id="rId16" w:tgtFrame="_blank" w:history="1">
        <w:r w:rsidRPr="0095250D">
          <w:rPr>
            <w:color w:val="0000FF"/>
            <w:szCs w:val="28"/>
            <w:u w:val="single"/>
            <w:lang w:val="uk-UA"/>
          </w:rPr>
          <w:t>Положення про службу</w:t>
        </w:r>
      </w:hyperlink>
      <w:r w:rsidRPr="0095250D">
        <w:rPr>
          <w:color w:val="000000"/>
          <w:szCs w:val="28"/>
          <w:lang w:val="uk-UA"/>
        </w:rPr>
        <w:t>, основні завдання, функціональні обов'язки та права. Комісія з питань охорони праці підприємства: порядок створення, обов'язки та права комісії.</w:t>
      </w:r>
    </w:p>
    <w:p w:rsidR="00CC6DD3" w:rsidRPr="0095250D" w:rsidRDefault="00CC6DD3" w:rsidP="00EA57D5">
      <w:pPr>
        <w:ind w:firstLine="502"/>
        <w:jc w:val="both"/>
        <w:rPr>
          <w:color w:val="000000"/>
          <w:szCs w:val="28"/>
          <w:lang w:val="uk-UA"/>
        </w:rPr>
      </w:pPr>
      <w:bookmarkStart w:id="16" w:name="n220"/>
      <w:bookmarkEnd w:id="16"/>
      <w:r w:rsidRPr="0095250D">
        <w:rPr>
          <w:color w:val="000000"/>
          <w:szCs w:val="28"/>
          <w:lang w:val="uk-UA"/>
        </w:rPr>
        <w:t>Навчання з питань охорони праці. Типове положення, яке встановлює порядок і види навчання та інструктажів, форми перевірки знань з питань охорони праці працівників та посадових осіб. Перелік посад посадових осіб, які до початку виконання своїх обов'язків і періодично один раз на три роки проходять навчання з питань охорони праці. </w:t>
      </w:r>
      <w:hyperlink r:id="rId17" w:tgtFrame="_blank" w:history="1">
        <w:r w:rsidRPr="0095250D">
          <w:rPr>
            <w:color w:val="0000FF"/>
            <w:szCs w:val="28"/>
            <w:u w:val="single"/>
            <w:lang w:val="uk-UA"/>
          </w:rPr>
          <w:t>Перелік робіт з підвищеною небезпекою</w:t>
        </w:r>
      </w:hyperlink>
      <w:r w:rsidRPr="0095250D">
        <w:rPr>
          <w:color w:val="000000"/>
          <w:szCs w:val="28"/>
          <w:lang w:val="uk-UA"/>
        </w:rPr>
        <w:t>. </w:t>
      </w:r>
      <w:hyperlink r:id="rId18" w:tgtFrame="_blank" w:history="1">
        <w:r w:rsidRPr="0095250D">
          <w:rPr>
            <w:color w:val="0000FF"/>
            <w:szCs w:val="28"/>
            <w:u w:val="single"/>
            <w:lang w:val="uk-UA"/>
          </w:rPr>
          <w:t>Перелік робіт, де є потреба у професійному доборі</w:t>
        </w:r>
      </w:hyperlink>
      <w:r w:rsidRPr="0095250D">
        <w:rPr>
          <w:color w:val="000000"/>
          <w:szCs w:val="28"/>
          <w:lang w:val="uk-UA"/>
        </w:rPr>
        <w:t>. Фінансування охорони праці роботодавцем. Інші джерела фінансування охорони праці. </w:t>
      </w:r>
      <w:hyperlink r:id="rId19" w:tgtFrame="_blank" w:history="1">
        <w:r w:rsidRPr="0095250D">
          <w:rPr>
            <w:color w:val="0000FF"/>
            <w:szCs w:val="28"/>
            <w:u w:val="single"/>
            <w:lang w:val="uk-UA"/>
          </w:rPr>
          <w:t>Перелік заходів і засобів з охорони праці, витрати на здійснення та придбання яких включаються до валових витрат</w:t>
        </w:r>
      </w:hyperlink>
      <w:r w:rsidRPr="0095250D">
        <w:rPr>
          <w:color w:val="000000"/>
          <w:szCs w:val="28"/>
          <w:lang w:val="uk-UA"/>
        </w:rPr>
        <w:t> юридичної чи фізичної особи, яка відповідно до законодавства використовує найману працю.</w:t>
      </w:r>
    </w:p>
    <w:p w:rsidR="00CC6DD3" w:rsidRPr="0095250D" w:rsidRDefault="00CC6DD3" w:rsidP="00EA57D5">
      <w:pPr>
        <w:ind w:firstLine="502"/>
        <w:jc w:val="both"/>
        <w:rPr>
          <w:color w:val="000000"/>
          <w:szCs w:val="28"/>
          <w:lang w:val="uk-UA"/>
        </w:rPr>
      </w:pPr>
      <w:bookmarkStart w:id="17" w:name="n221"/>
      <w:bookmarkEnd w:id="17"/>
      <w:r w:rsidRPr="0095250D">
        <w:rPr>
          <w:color w:val="000000"/>
          <w:szCs w:val="28"/>
          <w:lang w:val="uk-UA"/>
        </w:rPr>
        <w:t>Додержання вимог щодо охорони праці при проектуванні, будівництві (виготовленні) та реконструкції підприємств, об'єктів і засобів виробництва. Попередня експертиза проектної документації, за позитивними результатами якої відкривається фінансування робіт. Дозвіл на виконання робіт підвищеної небезпеки та на експлуатацію (застосування) машин, механізмів, устаткування підвищеної небезпеки. Порядок допуску в експлуатацію придбаних за кордоном технологічних процесів, машин, механізмів, устаткування тощо. Порядок прийняття в експлуатацію нових і реконструйованих виробничих об'єктів.</w:t>
      </w:r>
    </w:p>
    <w:p w:rsidR="00CC6DD3" w:rsidRPr="0095250D" w:rsidRDefault="00CC6DD3" w:rsidP="00EA57D5">
      <w:pPr>
        <w:ind w:firstLine="502"/>
        <w:jc w:val="both"/>
        <w:rPr>
          <w:color w:val="000000"/>
          <w:szCs w:val="28"/>
          <w:lang w:val="uk-UA"/>
        </w:rPr>
      </w:pPr>
      <w:bookmarkStart w:id="18" w:name="n222"/>
      <w:bookmarkEnd w:id="18"/>
      <w:r w:rsidRPr="0095250D">
        <w:rPr>
          <w:color w:val="000000"/>
          <w:szCs w:val="28"/>
          <w:lang w:val="uk-UA"/>
        </w:rPr>
        <w:t>Основні вимоги </w:t>
      </w:r>
      <w:hyperlink r:id="rId20" w:tgtFrame="_blank" w:history="1">
        <w:r w:rsidRPr="0095250D">
          <w:rPr>
            <w:color w:val="0000FF"/>
            <w:szCs w:val="28"/>
            <w:u w:val="single"/>
            <w:lang w:val="uk-UA"/>
          </w:rPr>
          <w:t>Положення про розслідування та облік нещасних випадків, професійних захворювань і аварій на виробництві</w:t>
        </w:r>
      </w:hyperlink>
      <w:r w:rsidRPr="0095250D">
        <w:rPr>
          <w:color w:val="000000"/>
          <w:szCs w:val="28"/>
          <w:lang w:val="uk-UA"/>
        </w:rPr>
        <w:t>.</w:t>
      </w:r>
    </w:p>
    <w:p w:rsidR="00CC6DD3" w:rsidRPr="0095250D" w:rsidRDefault="00CC6DD3" w:rsidP="00EA57D5">
      <w:pPr>
        <w:ind w:firstLine="502"/>
        <w:jc w:val="both"/>
        <w:rPr>
          <w:color w:val="000000"/>
          <w:szCs w:val="28"/>
          <w:lang w:val="uk-UA"/>
        </w:rPr>
      </w:pPr>
      <w:bookmarkStart w:id="19" w:name="n223"/>
      <w:bookmarkEnd w:id="19"/>
      <w:r w:rsidRPr="0095250D">
        <w:rPr>
          <w:color w:val="000000"/>
          <w:szCs w:val="28"/>
          <w:lang w:val="uk-UA"/>
        </w:rPr>
        <w:t>Інформація та звітність про стан охорони праці. Добровільні об'єднання громадян з охорони праці.</w:t>
      </w:r>
    </w:p>
    <w:p w:rsidR="00CC6DD3" w:rsidRPr="0095250D" w:rsidRDefault="00CC6DD3" w:rsidP="00EA57D5">
      <w:pPr>
        <w:ind w:firstLine="502"/>
        <w:jc w:val="both"/>
        <w:rPr>
          <w:color w:val="000000"/>
          <w:szCs w:val="28"/>
          <w:lang w:val="uk-UA"/>
        </w:rPr>
      </w:pPr>
      <w:bookmarkStart w:id="20" w:name="n224"/>
      <w:bookmarkEnd w:id="20"/>
      <w:r w:rsidRPr="0095250D">
        <w:rPr>
          <w:color w:val="000000"/>
          <w:szCs w:val="28"/>
          <w:lang w:val="uk-UA"/>
        </w:rPr>
        <w:t>Стимулювання охорони праці. Заохочення працівників за активну участь у роботі зі створення безпечних та нешкідливих умов праці. Застосування при розрахунках страхових внесків до Фонду соціального страхування України (далі - Фонд) знижок та надбавок для кожного підприємства.</w:t>
      </w:r>
    </w:p>
    <w:p w:rsidR="00CC6DD3" w:rsidRPr="0095250D" w:rsidRDefault="00CC6DD3" w:rsidP="00EA57D5">
      <w:pPr>
        <w:ind w:firstLine="502"/>
        <w:jc w:val="both"/>
        <w:rPr>
          <w:color w:val="000000"/>
          <w:szCs w:val="28"/>
          <w:lang w:val="uk-UA"/>
        </w:rPr>
      </w:pPr>
      <w:bookmarkStart w:id="21" w:name="n225"/>
      <w:bookmarkEnd w:id="21"/>
      <w:r w:rsidRPr="0095250D">
        <w:rPr>
          <w:color w:val="000000"/>
          <w:szCs w:val="28"/>
          <w:lang w:val="uk-UA"/>
        </w:rPr>
        <w:t>Відшкодування підприємствам, громадянам і державі збитків, завданих порушенням вимог охорони праці.</w:t>
      </w:r>
    </w:p>
    <w:p w:rsidR="00CC6DD3" w:rsidRPr="0095250D" w:rsidRDefault="00CC6DD3" w:rsidP="00EA57D5">
      <w:pPr>
        <w:ind w:firstLine="502"/>
        <w:jc w:val="both"/>
        <w:rPr>
          <w:color w:val="000000"/>
          <w:szCs w:val="28"/>
          <w:lang w:val="uk-UA"/>
        </w:rPr>
      </w:pPr>
      <w:bookmarkStart w:id="22" w:name="n226"/>
      <w:bookmarkEnd w:id="22"/>
      <w:r w:rsidRPr="0095250D">
        <w:rPr>
          <w:color w:val="000000"/>
          <w:szCs w:val="28"/>
          <w:lang w:val="uk-UA"/>
        </w:rPr>
        <w:t>Нормативно-правові акти з охорони праці. Опрацювання, прийняття та скасування нормативно-правових актів, тимчасове припинення їх чинності. Акти підприємств з охорони праці. Забезпечення працівників нормативно-правовими актами з охорони праці.</w:t>
      </w:r>
    </w:p>
    <w:p w:rsidR="00CC6DD3" w:rsidRPr="0095250D" w:rsidRDefault="00CC6DD3" w:rsidP="00EA57D5">
      <w:pPr>
        <w:ind w:firstLine="502"/>
        <w:jc w:val="both"/>
        <w:rPr>
          <w:color w:val="000000"/>
          <w:szCs w:val="28"/>
          <w:lang w:val="uk-UA"/>
        </w:rPr>
      </w:pPr>
      <w:bookmarkStart w:id="23" w:name="n227"/>
      <w:bookmarkEnd w:id="23"/>
      <w:r w:rsidRPr="0095250D">
        <w:rPr>
          <w:color w:val="000000"/>
          <w:szCs w:val="28"/>
          <w:lang w:val="uk-UA"/>
        </w:rPr>
        <w:t>Державне управління охороною праці. Органи державного управління. Компетенція Кабінету Міністрів України в галузі охорони праці. Повноваження міністерств та інших центральних органів виконавчої влади в галузі охорони праці, і, зокрема, Держпраці. Повноваження місцевих державних адміністрацій та органів місцевого самоврядування в галузі охорони праці. Повноваження об'єднань підприємств з цих питань.</w:t>
      </w:r>
    </w:p>
    <w:p w:rsidR="00CC6DD3" w:rsidRPr="0095250D" w:rsidRDefault="00CC6DD3" w:rsidP="00EA57D5">
      <w:pPr>
        <w:ind w:firstLine="502"/>
        <w:jc w:val="both"/>
        <w:rPr>
          <w:color w:val="000000"/>
          <w:szCs w:val="28"/>
          <w:lang w:val="uk-UA"/>
        </w:rPr>
      </w:pPr>
      <w:bookmarkStart w:id="24" w:name="n228"/>
      <w:bookmarkEnd w:id="24"/>
      <w:r w:rsidRPr="0095250D">
        <w:rPr>
          <w:color w:val="000000"/>
          <w:szCs w:val="28"/>
          <w:lang w:val="uk-UA"/>
        </w:rPr>
        <w:t>Організація наукових досліджень з проблем охорони праці. Державний нагляд за охороною праці. Органи державного управління охороною праці та порядок регулювання їх діяльності. Права і відповідальність посадових осіб Держпраці. Соціальний захист цих посадових осіб.</w:t>
      </w:r>
    </w:p>
    <w:p w:rsidR="00CC6DD3" w:rsidRPr="0095250D" w:rsidRDefault="00CC6DD3" w:rsidP="00EA57D5">
      <w:pPr>
        <w:ind w:firstLine="502"/>
        <w:jc w:val="both"/>
        <w:rPr>
          <w:color w:val="000000"/>
          <w:szCs w:val="28"/>
          <w:lang w:val="uk-UA"/>
        </w:rPr>
      </w:pPr>
      <w:bookmarkStart w:id="25" w:name="n229"/>
      <w:bookmarkEnd w:id="25"/>
      <w:r w:rsidRPr="0095250D">
        <w:rPr>
          <w:color w:val="000000"/>
          <w:szCs w:val="28"/>
          <w:lang w:val="uk-UA"/>
        </w:rPr>
        <w:t>Громадський контроль за додержанням законодавства про охорону праці. Повноваження і права профспілок у цій сфері. Уповноважені найманими працівниками особи з питань охорони праці.</w:t>
      </w:r>
    </w:p>
    <w:p w:rsidR="00CC6DD3" w:rsidRPr="0095250D" w:rsidRDefault="00CC6DD3" w:rsidP="00EA57D5">
      <w:pPr>
        <w:ind w:firstLine="502"/>
        <w:jc w:val="both"/>
        <w:rPr>
          <w:color w:val="000000"/>
          <w:szCs w:val="28"/>
          <w:lang w:val="uk-UA"/>
        </w:rPr>
      </w:pPr>
      <w:bookmarkStart w:id="26" w:name="n230"/>
      <w:bookmarkEnd w:id="26"/>
      <w:r w:rsidRPr="0095250D">
        <w:rPr>
          <w:color w:val="000000"/>
          <w:szCs w:val="28"/>
          <w:lang w:val="uk-UA"/>
        </w:rPr>
        <w:t>Штрафні санкції до юридичних та фізичних осіб, які відповідно до законодавства використовують найману працю, до посадових осіб та працівників за порушення вимог щодо охорони праці. Відповідальність за порушення законодавчих та інших нормативних актів про охорону праці, за створення перешкод у діяльності посадових осіб органів державного управління охороною праці і представників професійних спілок.</w:t>
      </w:r>
    </w:p>
    <w:p w:rsidR="00CC6DD3" w:rsidRPr="0095250D" w:rsidRDefault="00CC6DD3" w:rsidP="00EA57D5">
      <w:pPr>
        <w:ind w:firstLine="502"/>
        <w:jc w:val="both"/>
        <w:rPr>
          <w:color w:val="000000"/>
          <w:szCs w:val="28"/>
          <w:lang w:val="uk-UA"/>
        </w:rPr>
      </w:pPr>
      <w:bookmarkStart w:id="27" w:name="n231"/>
      <w:bookmarkEnd w:id="27"/>
      <w:r w:rsidRPr="0095250D">
        <w:rPr>
          <w:color w:val="000000"/>
          <w:szCs w:val="28"/>
          <w:lang w:val="uk-UA"/>
        </w:rPr>
        <w:t>Соціальне страхування від нещасних випадків і професійних захворювань. Основні положення </w:t>
      </w:r>
      <w:hyperlink r:id="rId21" w:tgtFrame="_blank" w:history="1">
        <w:r w:rsidRPr="0095250D">
          <w:rPr>
            <w:color w:val="0000FF"/>
            <w:szCs w:val="28"/>
            <w:u w:val="single"/>
            <w:lang w:val="uk-UA"/>
          </w:rPr>
          <w:t>Закону України</w:t>
        </w:r>
      </w:hyperlink>
      <w:r w:rsidRPr="0095250D">
        <w:rPr>
          <w:color w:val="000000"/>
          <w:szCs w:val="28"/>
          <w:lang w:val="uk-UA"/>
        </w:rPr>
        <w:t> "Про загальнообов`язкове державне соціальне страхування": завдання страхування та сфера дії закону, основні принципи страхування; управління страхуванням. Обов'язки Фонду: відшкодування шкоди, заподіяної застрахованому ушкодженням його здоров'я, відшкодування моральної шкоди, профілактична діяльність Фонду, направлена на усунення загрози здоров'ю працівників, викликаної умовами праці; фінансування страхування від нещасних випадків.</w:t>
      </w:r>
    </w:p>
    <w:p w:rsidR="00CC6DD3" w:rsidRPr="0095250D" w:rsidRDefault="00CC6DD3" w:rsidP="00EA57D5">
      <w:pPr>
        <w:ind w:firstLine="502"/>
        <w:jc w:val="both"/>
        <w:rPr>
          <w:color w:val="000000"/>
          <w:szCs w:val="28"/>
          <w:lang w:val="uk-UA"/>
        </w:rPr>
      </w:pPr>
      <w:bookmarkStart w:id="28" w:name="n232"/>
      <w:bookmarkEnd w:id="28"/>
      <w:r w:rsidRPr="0095250D">
        <w:rPr>
          <w:color w:val="000000"/>
          <w:szCs w:val="28"/>
          <w:lang w:val="uk-UA"/>
        </w:rPr>
        <w:t>Страхові тарифи, диференційовані в залежності від класу професійного ризику виробництва, а також від фактичних умов та безпеки праці на виробництві. </w:t>
      </w:r>
      <w:hyperlink r:id="rId22" w:tgtFrame="_blank" w:history="1">
        <w:r w:rsidRPr="0095250D">
          <w:rPr>
            <w:color w:val="0000FF"/>
            <w:szCs w:val="28"/>
            <w:u w:val="single"/>
            <w:lang w:val="uk-UA"/>
          </w:rPr>
          <w:t>Закон України</w:t>
        </w:r>
      </w:hyperlink>
      <w:r w:rsidRPr="0095250D">
        <w:rPr>
          <w:color w:val="000000"/>
          <w:szCs w:val="28"/>
          <w:lang w:val="uk-UA"/>
        </w:rPr>
        <w:t> "Про колективні договори". Регулювання питань охорони праці в колективному договорі. Комплексні заходи щодо досягнення встановлених нормативів безпеки, гігієни праці та виробничого середовища, підвищення існуючого рівня охорони праці, запобігання випадкам виробничого травматизму, професійного захворювання, аваріям і пожежам.</w:t>
      </w:r>
    </w:p>
    <w:p w:rsidR="00CC6DD3" w:rsidRPr="0095250D" w:rsidRDefault="00CC6DD3" w:rsidP="00EA57D5">
      <w:pPr>
        <w:ind w:firstLine="502"/>
        <w:jc w:val="both"/>
        <w:rPr>
          <w:color w:val="000000"/>
          <w:szCs w:val="28"/>
          <w:lang w:val="uk-UA"/>
        </w:rPr>
      </w:pPr>
      <w:bookmarkStart w:id="29" w:name="n233"/>
      <w:bookmarkEnd w:id="29"/>
      <w:r w:rsidRPr="0095250D">
        <w:rPr>
          <w:color w:val="000000"/>
          <w:szCs w:val="28"/>
          <w:lang w:val="uk-UA"/>
        </w:rPr>
        <w:t>Тривалість робочого часу працівників. Скорочена тривалість робочого часу. Заборона роботи в нічний час. Обмеження понаднормованих робіт. Заборона залучення до понаднормованих робіт.</w:t>
      </w:r>
    </w:p>
    <w:p w:rsidR="00CC6DD3" w:rsidRPr="0095250D" w:rsidRDefault="00CC6DD3" w:rsidP="00EA57D5">
      <w:pPr>
        <w:ind w:firstLine="502"/>
        <w:jc w:val="both"/>
        <w:rPr>
          <w:color w:val="000000"/>
          <w:szCs w:val="28"/>
          <w:lang w:val="uk-UA"/>
        </w:rPr>
      </w:pPr>
      <w:bookmarkStart w:id="30" w:name="n234"/>
      <w:bookmarkEnd w:id="30"/>
      <w:r w:rsidRPr="0095250D">
        <w:rPr>
          <w:color w:val="000000"/>
          <w:szCs w:val="28"/>
          <w:lang w:val="uk-UA"/>
        </w:rPr>
        <w:t>Праця жінок. Роботи, на яких забороняється застосування праці жінок. Обмеження праці жінок на роботах у нічний час. Гарантії при прийнятті на роботу і заборона звільнення вагітних жінок та жінок, які мають дітей.</w:t>
      </w:r>
    </w:p>
    <w:p w:rsidR="00CC6DD3" w:rsidRPr="0095250D" w:rsidRDefault="00CC6DD3" w:rsidP="00EA57D5">
      <w:pPr>
        <w:ind w:firstLine="502"/>
        <w:jc w:val="both"/>
        <w:rPr>
          <w:color w:val="000000"/>
          <w:szCs w:val="28"/>
          <w:lang w:val="uk-UA"/>
        </w:rPr>
      </w:pPr>
      <w:bookmarkStart w:id="31" w:name="n235"/>
      <w:bookmarkEnd w:id="31"/>
      <w:r w:rsidRPr="0095250D">
        <w:rPr>
          <w:color w:val="000000"/>
          <w:szCs w:val="28"/>
          <w:lang w:val="uk-UA"/>
        </w:rPr>
        <w:t>Праця інвалідів. Порядок навчання, перекваліфікації та працевлаштування інвалідів відповідно до медичних рекомендацій. Умови використання їх праці у нічний час та на понаднормованих роботах.</w:t>
      </w:r>
    </w:p>
    <w:p w:rsidR="00CC6DD3" w:rsidRPr="0095250D" w:rsidRDefault="00CC6DD3" w:rsidP="00EA57D5">
      <w:pPr>
        <w:ind w:firstLine="502"/>
        <w:jc w:val="both"/>
        <w:rPr>
          <w:color w:val="000000"/>
          <w:szCs w:val="28"/>
          <w:lang w:val="uk-UA"/>
        </w:rPr>
      </w:pPr>
      <w:bookmarkStart w:id="32" w:name="n236"/>
      <w:bookmarkEnd w:id="32"/>
      <w:r w:rsidRPr="0095250D">
        <w:rPr>
          <w:color w:val="000000"/>
          <w:szCs w:val="28"/>
          <w:lang w:val="uk-UA"/>
        </w:rPr>
        <w:t>Праця молоді. Права неповнолітніх у трудових правовідносинах. Вік, з якого допускається прийняття на роботу. Роботи, на яких забороняється застосування праці осіб, молодших за вісімнадцять років. Медичні огляди.</w:t>
      </w:r>
    </w:p>
    <w:p w:rsidR="00CC6DD3" w:rsidRPr="0095250D" w:rsidRDefault="00CC6DD3" w:rsidP="00EA57D5">
      <w:pPr>
        <w:ind w:firstLine="502"/>
        <w:jc w:val="both"/>
        <w:rPr>
          <w:color w:val="000000"/>
          <w:szCs w:val="28"/>
          <w:lang w:val="uk-UA"/>
        </w:rPr>
      </w:pPr>
      <w:bookmarkStart w:id="33" w:name="n237"/>
      <w:bookmarkEnd w:id="33"/>
      <w:r w:rsidRPr="0095250D">
        <w:rPr>
          <w:color w:val="000000"/>
          <w:szCs w:val="28"/>
          <w:lang w:val="uk-UA"/>
        </w:rPr>
        <w:t>Індивідуальні трудові спори. Органи, що розглядають трудові спори. Терміни звернення до комісії з трудових спорів та порядок прийняття заяв. Порядок і терміни розгляду трудових спорів.</w:t>
      </w:r>
    </w:p>
    <w:p w:rsidR="00CC6DD3" w:rsidRDefault="00CC6DD3" w:rsidP="00EA57D5">
      <w:pPr>
        <w:ind w:firstLine="502"/>
        <w:jc w:val="both"/>
        <w:rPr>
          <w:color w:val="000000"/>
          <w:szCs w:val="28"/>
          <w:lang w:val="uk-UA"/>
        </w:rPr>
      </w:pPr>
      <w:bookmarkStart w:id="34" w:name="n238"/>
      <w:bookmarkEnd w:id="34"/>
      <w:r w:rsidRPr="0095250D">
        <w:rPr>
          <w:color w:val="000000"/>
          <w:szCs w:val="28"/>
          <w:lang w:val="uk-UA"/>
        </w:rPr>
        <w:t>Відповідальність за порушення законодавства про працю.</w:t>
      </w:r>
    </w:p>
    <w:p w:rsidR="00CC6DD3" w:rsidRDefault="00CC6DD3" w:rsidP="00EA57D5">
      <w:pPr>
        <w:ind w:firstLine="502"/>
        <w:jc w:val="both"/>
        <w:rPr>
          <w:color w:val="000000"/>
          <w:szCs w:val="28"/>
          <w:lang w:val="uk-UA"/>
        </w:rPr>
      </w:pPr>
    </w:p>
    <w:p w:rsidR="00CC6DD3" w:rsidRDefault="00CC6DD3" w:rsidP="00EA57D5">
      <w:pPr>
        <w:ind w:firstLine="502"/>
        <w:jc w:val="both"/>
        <w:rPr>
          <w:color w:val="000000"/>
          <w:szCs w:val="28"/>
          <w:lang w:val="uk-UA"/>
        </w:rPr>
      </w:pPr>
    </w:p>
    <w:p w:rsidR="00CC6DD3" w:rsidRDefault="00CC6DD3" w:rsidP="00EA57D5">
      <w:pPr>
        <w:ind w:firstLine="502"/>
        <w:jc w:val="both"/>
        <w:rPr>
          <w:color w:val="000000"/>
          <w:szCs w:val="28"/>
          <w:lang w:val="uk-UA"/>
        </w:rPr>
      </w:pPr>
    </w:p>
    <w:p w:rsidR="00CC6DD3" w:rsidRPr="0095250D" w:rsidRDefault="00CC6DD3" w:rsidP="00EA57D5">
      <w:pPr>
        <w:ind w:firstLine="502"/>
        <w:jc w:val="both"/>
        <w:rPr>
          <w:color w:val="000000"/>
          <w:szCs w:val="28"/>
          <w:lang w:val="uk-UA"/>
        </w:rPr>
      </w:pPr>
    </w:p>
    <w:p w:rsidR="00CC6DD3" w:rsidRPr="0095250D" w:rsidRDefault="00CC6DD3" w:rsidP="00EA57D5">
      <w:pPr>
        <w:jc w:val="center"/>
        <w:rPr>
          <w:color w:val="000000"/>
          <w:szCs w:val="28"/>
          <w:lang w:val="uk-UA"/>
        </w:rPr>
      </w:pPr>
      <w:bookmarkStart w:id="35" w:name="n239"/>
      <w:bookmarkEnd w:id="35"/>
      <w:r w:rsidRPr="0095250D">
        <w:rPr>
          <w:color w:val="000000"/>
          <w:szCs w:val="28"/>
          <w:lang w:val="uk-UA"/>
        </w:rPr>
        <w:t>ТЕМА 2. ОРГАНІЗАЦІЯ РОБОТИ З ОХОРОНИ ПРАЦІ</w:t>
      </w:r>
    </w:p>
    <w:p w:rsidR="00CC6DD3" w:rsidRPr="0095250D" w:rsidRDefault="00CC6DD3" w:rsidP="00EA57D5">
      <w:pPr>
        <w:ind w:firstLine="502"/>
        <w:jc w:val="both"/>
        <w:rPr>
          <w:color w:val="000000"/>
          <w:szCs w:val="28"/>
          <w:lang w:val="uk-UA"/>
        </w:rPr>
      </w:pPr>
      <w:bookmarkStart w:id="36" w:name="n240"/>
      <w:bookmarkEnd w:id="36"/>
      <w:r w:rsidRPr="0095250D">
        <w:rPr>
          <w:color w:val="000000"/>
          <w:szCs w:val="28"/>
          <w:lang w:val="uk-UA"/>
        </w:rPr>
        <w:t>Охорона праці як об'єкт управління. Управління охороною праці. Мета і завдання управління. Структурно-функціональна схема управління охороною праці.</w:t>
      </w:r>
    </w:p>
    <w:p w:rsidR="00CC6DD3" w:rsidRPr="0095250D" w:rsidRDefault="00CC6DD3" w:rsidP="00EA57D5">
      <w:pPr>
        <w:ind w:firstLine="502"/>
        <w:jc w:val="both"/>
        <w:rPr>
          <w:color w:val="000000"/>
          <w:szCs w:val="28"/>
          <w:lang w:val="uk-UA"/>
        </w:rPr>
      </w:pPr>
      <w:bookmarkStart w:id="37" w:name="n241"/>
      <w:bookmarkEnd w:id="37"/>
      <w:r w:rsidRPr="0095250D">
        <w:rPr>
          <w:color w:val="000000"/>
          <w:szCs w:val="28"/>
          <w:lang w:val="uk-UA"/>
        </w:rPr>
        <w:t>Планування роботи з охорони праці: перспективне, поточне та оперативне.</w:t>
      </w:r>
    </w:p>
    <w:p w:rsidR="00CC6DD3" w:rsidRPr="0095250D" w:rsidRDefault="00CC6DD3" w:rsidP="00EA57D5">
      <w:pPr>
        <w:ind w:firstLine="502"/>
        <w:jc w:val="both"/>
        <w:rPr>
          <w:color w:val="000000"/>
          <w:szCs w:val="28"/>
          <w:lang w:val="uk-UA"/>
        </w:rPr>
      </w:pPr>
      <w:bookmarkStart w:id="38" w:name="n242"/>
      <w:bookmarkEnd w:id="38"/>
      <w:r w:rsidRPr="0095250D">
        <w:rPr>
          <w:color w:val="000000"/>
          <w:szCs w:val="28"/>
          <w:lang w:val="uk-UA"/>
        </w:rPr>
        <w:t>Організація роботи з охорони праці. Посадові інструкції, установлення обов'язків, прав і відповідальності виробничо-технічних служб, посадових осіб і спеціалістів за виконання функцій і завдань у системі управління охороною праці, а також вимог з охорони праці.</w:t>
      </w:r>
    </w:p>
    <w:p w:rsidR="00CC6DD3" w:rsidRPr="0095250D" w:rsidRDefault="00CC6DD3" w:rsidP="00EA57D5">
      <w:pPr>
        <w:ind w:firstLine="502"/>
        <w:jc w:val="both"/>
        <w:rPr>
          <w:color w:val="000000"/>
          <w:szCs w:val="28"/>
          <w:lang w:val="uk-UA"/>
        </w:rPr>
      </w:pPr>
      <w:bookmarkStart w:id="39" w:name="n243"/>
      <w:bookmarkEnd w:id="39"/>
      <w:r w:rsidRPr="0095250D">
        <w:rPr>
          <w:color w:val="000000"/>
          <w:szCs w:val="28"/>
          <w:lang w:val="uk-UA"/>
        </w:rPr>
        <w:t>Оперативне керівництво і координація роботи з охорони праці.</w:t>
      </w:r>
    </w:p>
    <w:p w:rsidR="00CC6DD3" w:rsidRPr="0095250D" w:rsidRDefault="00CC6DD3" w:rsidP="00EA57D5">
      <w:pPr>
        <w:ind w:firstLine="502"/>
        <w:jc w:val="both"/>
        <w:rPr>
          <w:color w:val="000000"/>
          <w:szCs w:val="28"/>
          <w:lang w:val="uk-UA"/>
        </w:rPr>
      </w:pPr>
      <w:bookmarkStart w:id="40" w:name="n244"/>
      <w:bookmarkEnd w:id="40"/>
      <w:r w:rsidRPr="0095250D">
        <w:rPr>
          <w:color w:val="000000"/>
          <w:szCs w:val="28"/>
          <w:lang w:val="uk-UA"/>
        </w:rPr>
        <w:t>Матеріальне та моральне стимулювання роботи з охорони праці.</w:t>
      </w:r>
    </w:p>
    <w:p w:rsidR="00CC6DD3" w:rsidRPr="0095250D" w:rsidRDefault="00CC6DD3" w:rsidP="00EA57D5">
      <w:pPr>
        <w:ind w:firstLine="502"/>
        <w:jc w:val="both"/>
        <w:rPr>
          <w:color w:val="000000"/>
          <w:szCs w:val="28"/>
          <w:lang w:val="uk-UA"/>
        </w:rPr>
      </w:pPr>
      <w:bookmarkStart w:id="41" w:name="n245"/>
      <w:bookmarkEnd w:id="41"/>
      <w:r w:rsidRPr="0095250D">
        <w:rPr>
          <w:color w:val="000000"/>
          <w:szCs w:val="28"/>
          <w:lang w:val="uk-UA"/>
        </w:rPr>
        <w:t>Контроль за ефективністю функціонування системи управління охороною праці, виконанням працівниками своїх обов'язків, правил, норм та інструкцій з охорони праці, за станом охорони праці на робочих місцях, аудит охорони праці.</w:t>
      </w:r>
    </w:p>
    <w:p w:rsidR="00CC6DD3" w:rsidRPr="0095250D" w:rsidRDefault="00CC6DD3" w:rsidP="00EA57D5">
      <w:pPr>
        <w:ind w:firstLine="502"/>
        <w:jc w:val="both"/>
        <w:rPr>
          <w:color w:val="000000"/>
          <w:szCs w:val="28"/>
          <w:lang w:val="uk-UA"/>
        </w:rPr>
      </w:pPr>
      <w:bookmarkStart w:id="42" w:name="n246"/>
      <w:bookmarkEnd w:id="42"/>
      <w:r w:rsidRPr="0095250D">
        <w:rPr>
          <w:color w:val="000000"/>
          <w:szCs w:val="28"/>
          <w:lang w:val="uk-UA"/>
        </w:rPr>
        <w:t>Вимоги нормативних актів з охорони праці щодо безпеки виробничих процесів, обладнання, будівель і споруд. Планово-запобіжні ремонти засобів праці. Метрологічне забезпечення охорони праці.</w:t>
      </w:r>
    </w:p>
    <w:p w:rsidR="00CC6DD3" w:rsidRPr="0095250D" w:rsidRDefault="00CC6DD3" w:rsidP="00EA57D5">
      <w:pPr>
        <w:ind w:firstLine="502"/>
        <w:jc w:val="both"/>
        <w:rPr>
          <w:color w:val="000000"/>
          <w:szCs w:val="28"/>
          <w:lang w:val="uk-UA"/>
        </w:rPr>
      </w:pPr>
      <w:bookmarkStart w:id="43" w:name="n247"/>
      <w:bookmarkEnd w:id="43"/>
      <w:r w:rsidRPr="0095250D">
        <w:rPr>
          <w:color w:val="000000"/>
          <w:szCs w:val="28"/>
          <w:lang w:val="uk-UA"/>
        </w:rPr>
        <w:t>Організація безпечного ведення робіт підвищеної небезпеки або таких, де є потреба у професійному доборі згідно з нормативно-правовими актами з охорони праці.</w:t>
      </w:r>
    </w:p>
    <w:p w:rsidR="00CC6DD3" w:rsidRPr="0095250D" w:rsidRDefault="00CC6DD3" w:rsidP="00EA57D5">
      <w:pPr>
        <w:ind w:firstLine="502"/>
        <w:jc w:val="both"/>
        <w:rPr>
          <w:color w:val="000000"/>
          <w:szCs w:val="28"/>
          <w:lang w:val="uk-UA"/>
        </w:rPr>
      </w:pPr>
      <w:bookmarkStart w:id="44" w:name="n248"/>
      <w:bookmarkEnd w:id="44"/>
      <w:r w:rsidRPr="0095250D">
        <w:rPr>
          <w:color w:val="000000"/>
          <w:szCs w:val="28"/>
          <w:lang w:val="uk-UA"/>
        </w:rPr>
        <w:t>Прилади контролю безпечних умов праці. Світлова та звукова сигналізація. Запобіжні написи, сигнальне пофарбування. Знаки безпеки.</w:t>
      </w:r>
    </w:p>
    <w:p w:rsidR="00CC6DD3" w:rsidRPr="0095250D" w:rsidRDefault="00CC6DD3" w:rsidP="00EA57D5">
      <w:pPr>
        <w:ind w:firstLine="502"/>
        <w:jc w:val="both"/>
        <w:rPr>
          <w:color w:val="000000"/>
          <w:szCs w:val="28"/>
          <w:lang w:val="uk-UA"/>
        </w:rPr>
      </w:pPr>
      <w:bookmarkStart w:id="45" w:name="n249"/>
      <w:bookmarkEnd w:id="45"/>
      <w:r w:rsidRPr="0095250D">
        <w:rPr>
          <w:color w:val="000000"/>
          <w:szCs w:val="28"/>
          <w:lang w:val="uk-UA"/>
        </w:rPr>
        <w:t>Засоби колективного та індивідуального захисту працівників. План ліквідації аварій. План евакуації з приміщень у разі аварії.</w:t>
      </w:r>
    </w:p>
    <w:p w:rsidR="00CC6DD3" w:rsidRPr="0095250D" w:rsidRDefault="00CC6DD3" w:rsidP="00EA57D5">
      <w:pPr>
        <w:jc w:val="center"/>
        <w:rPr>
          <w:color w:val="000000"/>
          <w:szCs w:val="28"/>
          <w:lang w:val="uk-UA"/>
        </w:rPr>
      </w:pPr>
      <w:bookmarkStart w:id="46" w:name="n250"/>
      <w:bookmarkEnd w:id="46"/>
      <w:r w:rsidRPr="0095250D">
        <w:rPr>
          <w:color w:val="000000"/>
          <w:szCs w:val="28"/>
          <w:lang w:val="uk-UA"/>
        </w:rPr>
        <w:t>ТЕМА 3. ВИБУХОНЕБЕЗПЕКА ВИРОБНИЦТВ І ВИБУХОЗАХИСТ</w:t>
      </w:r>
    </w:p>
    <w:p w:rsidR="00CC6DD3" w:rsidRPr="0095250D" w:rsidRDefault="00CC6DD3" w:rsidP="00EA57D5">
      <w:pPr>
        <w:ind w:firstLine="502"/>
        <w:jc w:val="both"/>
        <w:rPr>
          <w:color w:val="000000"/>
          <w:szCs w:val="28"/>
          <w:lang w:val="uk-UA"/>
        </w:rPr>
      </w:pPr>
      <w:bookmarkStart w:id="47" w:name="n251"/>
      <w:bookmarkEnd w:id="47"/>
      <w:r w:rsidRPr="0095250D">
        <w:rPr>
          <w:color w:val="000000"/>
          <w:szCs w:val="28"/>
          <w:lang w:val="uk-UA"/>
        </w:rPr>
        <w:t>Стан та динаміка аварійності в світовій індустрії. Аналіз характерних значних промислових аварій, пов'язаних з викидами, вибухами та пожежами хімічних речовин. Загальні закономірності залежності масштабів руйнувань і тяжкості наслідків аварій від кількості, фізико-хімічних властивостей і параметрів пальних речовин, що використовуються у технологічній системі.</w:t>
      </w:r>
    </w:p>
    <w:p w:rsidR="00CC6DD3" w:rsidRPr="0095250D" w:rsidRDefault="00CC6DD3" w:rsidP="00EA57D5">
      <w:pPr>
        <w:ind w:firstLine="502"/>
        <w:jc w:val="both"/>
        <w:rPr>
          <w:color w:val="000000"/>
          <w:szCs w:val="28"/>
          <w:lang w:val="uk-UA"/>
        </w:rPr>
      </w:pPr>
      <w:bookmarkStart w:id="48" w:name="n252"/>
      <w:bookmarkEnd w:id="48"/>
      <w:r w:rsidRPr="0095250D">
        <w:rPr>
          <w:color w:val="000000"/>
          <w:szCs w:val="28"/>
          <w:lang w:val="uk-UA"/>
        </w:rPr>
        <w:t>Основні положення </w:t>
      </w:r>
      <w:hyperlink r:id="rId23" w:tgtFrame="_blank" w:history="1">
        <w:r w:rsidRPr="0095250D">
          <w:rPr>
            <w:color w:val="0000FF"/>
            <w:szCs w:val="28"/>
            <w:u w:val="single"/>
            <w:lang w:val="uk-UA"/>
          </w:rPr>
          <w:t>Закону України</w:t>
        </w:r>
      </w:hyperlink>
      <w:r w:rsidRPr="0095250D">
        <w:rPr>
          <w:color w:val="000000"/>
          <w:szCs w:val="28"/>
          <w:lang w:val="uk-UA"/>
        </w:rPr>
        <w:t> "Про об'єкти підвищеної небезпеки". Порядок ідентифікації та обліку об'єктів підвищеної небезпеки.</w:t>
      </w:r>
    </w:p>
    <w:p w:rsidR="00CC6DD3" w:rsidRPr="0095250D" w:rsidRDefault="00CC6DD3" w:rsidP="00EA57D5">
      <w:pPr>
        <w:ind w:firstLine="502"/>
        <w:jc w:val="both"/>
        <w:rPr>
          <w:color w:val="000000"/>
          <w:szCs w:val="28"/>
          <w:lang w:val="uk-UA"/>
        </w:rPr>
      </w:pPr>
      <w:bookmarkStart w:id="49" w:name="n253"/>
      <w:bookmarkEnd w:id="49"/>
      <w:r w:rsidRPr="0095250D">
        <w:rPr>
          <w:color w:val="000000"/>
          <w:szCs w:val="28"/>
          <w:lang w:val="uk-UA"/>
        </w:rPr>
        <w:t>Основні положення </w:t>
      </w:r>
      <w:hyperlink r:id="rId24" w:tgtFrame="_blank" w:history="1">
        <w:r w:rsidRPr="0095250D">
          <w:rPr>
            <w:color w:val="0000FF"/>
            <w:szCs w:val="28"/>
            <w:u w:val="single"/>
            <w:lang w:val="uk-UA"/>
          </w:rPr>
          <w:t>Конвенції 174 від 2 червня 1993 року</w:t>
        </w:r>
      </w:hyperlink>
      <w:r w:rsidRPr="0095250D">
        <w:rPr>
          <w:color w:val="000000"/>
          <w:szCs w:val="28"/>
          <w:lang w:val="uk-UA"/>
        </w:rPr>
        <w:t> Міжнародної організації праці "Про запобігання значним промисловим аваріям".</w:t>
      </w:r>
    </w:p>
    <w:p w:rsidR="00CC6DD3" w:rsidRPr="0095250D" w:rsidRDefault="00CC6DD3" w:rsidP="00EA57D5">
      <w:pPr>
        <w:ind w:firstLine="502"/>
        <w:jc w:val="both"/>
        <w:rPr>
          <w:color w:val="000000"/>
          <w:szCs w:val="28"/>
          <w:lang w:val="uk-UA"/>
        </w:rPr>
      </w:pPr>
      <w:bookmarkStart w:id="50" w:name="n254"/>
      <w:bookmarkEnd w:id="50"/>
      <w:r w:rsidRPr="0095250D">
        <w:rPr>
          <w:color w:val="000000"/>
          <w:szCs w:val="28"/>
          <w:lang w:val="uk-UA"/>
        </w:rPr>
        <w:t>Теоретичні основи механізму горіння та вибуху. Ламінарне, дефлаграційне горіння і детонація в різних агрегатних станах: парогазових, дисперсних середовищ, сконденсованих вибухових речовин.</w:t>
      </w:r>
    </w:p>
    <w:p w:rsidR="00CC6DD3" w:rsidRPr="0095250D" w:rsidRDefault="00CC6DD3" w:rsidP="00EA57D5">
      <w:pPr>
        <w:ind w:firstLine="502"/>
        <w:jc w:val="both"/>
        <w:rPr>
          <w:color w:val="000000"/>
          <w:szCs w:val="28"/>
          <w:lang w:val="uk-UA"/>
        </w:rPr>
      </w:pPr>
      <w:bookmarkStart w:id="51" w:name="n255"/>
      <w:bookmarkEnd w:id="51"/>
      <w:r w:rsidRPr="0095250D">
        <w:rPr>
          <w:color w:val="000000"/>
          <w:szCs w:val="28"/>
          <w:lang w:val="uk-UA"/>
        </w:rPr>
        <w:t>Особливості горіння та вибуху в апаратурі, виробничому приміщенні, неорганізованих газових викидів в незамкнутому просторі. Механізм горіння аерозолів.</w:t>
      </w:r>
    </w:p>
    <w:p w:rsidR="00CC6DD3" w:rsidRPr="0095250D" w:rsidRDefault="00CC6DD3" w:rsidP="00EA57D5">
      <w:pPr>
        <w:ind w:firstLine="502"/>
        <w:jc w:val="both"/>
        <w:rPr>
          <w:color w:val="000000"/>
          <w:szCs w:val="28"/>
          <w:lang w:val="uk-UA"/>
        </w:rPr>
      </w:pPr>
      <w:bookmarkStart w:id="52" w:name="n256"/>
      <w:bookmarkEnd w:id="52"/>
      <w:r w:rsidRPr="0095250D">
        <w:rPr>
          <w:color w:val="000000"/>
          <w:szCs w:val="28"/>
          <w:lang w:val="uk-UA"/>
        </w:rPr>
        <w:t>Параметри і властивості, що характеризують вибухонебезпеку середовища; фактори, що характеризують небезпеку вибуху, ГОСТ 12.1.010-76 "Взрывобезопасность. Общие требования".</w:t>
      </w:r>
    </w:p>
    <w:p w:rsidR="00CC6DD3" w:rsidRPr="0095250D" w:rsidRDefault="00CC6DD3" w:rsidP="00EA57D5">
      <w:pPr>
        <w:ind w:firstLine="502"/>
        <w:jc w:val="both"/>
        <w:rPr>
          <w:color w:val="000000"/>
          <w:szCs w:val="28"/>
          <w:lang w:val="uk-UA"/>
        </w:rPr>
      </w:pPr>
      <w:bookmarkStart w:id="53" w:name="n257"/>
      <w:bookmarkEnd w:id="53"/>
      <w:r w:rsidRPr="0095250D">
        <w:rPr>
          <w:color w:val="000000"/>
          <w:szCs w:val="28"/>
          <w:lang w:val="uk-UA"/>
        </w:rPr>
        <w:t>Кількісні показники вибухів, що характеризують масштаби руйнування, тяжкість наслідків. Тротиловий еквівалент; частка участі вибухопожежонебезпечних продуктів у вибуху, приведена маса; енергетичний потенціал вибухонебезпеки, баланс розподілу енергії вибуху.</w:t>
      </w:r>
    </w:p>
    <w:p w:rsidR="00CC6DD3" w:rsidRPr="0095250D" w:rsidRDefault="00CC6DD3" w:rsidP="00EA57D5">
      <w:pPr>
        <w:ind w:firstLine="502"/>
        <w:jc w:val="both"/>
        <w:rPr>
          <w:color w:val="000000"/>
          <w:szCs w:val="28"/>
          <w:lang w:val="uk-UA"/>
        </w:rPr>
      </w:pPr>
      <w:bookmarkStart w:id="54" w:name="n258"/>
      <w:bookmarkEnd w:id="54"/>
      <w:r w:rsidRPr="0095250D">
        <w:rPr>
          <w:color w:val="000000"/>
          <w:szCs w:val="28"/>
          <w:lang w:val="uk-UA"/>
        </w:rPr>
        <w:t>Основні характеристики вибухонебезпеки хіміко-технологічних процесів; показники рівня руйнування промислових аварій. Установлені визначення: хіміко-технологічна система, технологічний блок, середовище, об'єкт. Значення параметрів: регламентовані, критичні, гранично допустимі; потенційно вибухонебезпечний технологічний об'єкт. Кількісні характеристики гідродинамічних, тепломасообмінних процесів та їх вплив на рівень вибухонебезпеки. Кількісні показники, що складають енергетичний потенціал вибухонебезпеки. Можливі показники вибухів.</w:t>
      </w:r>
    </w:p>
    <w:p w:rsidR="00CC6DD3" w:rsidRPr="0095250D" w:rsidRDefault="00CC6DD3" w:rsidP="00EA57D5">
      <w:pPr>
        <w:ind w:firstLine="502"/>
        <w:jc w:val="both"/>
        <w:rPr>
          <w:color w:val="000000"/>
          <w:szCs w:val="28"/>
          <w:lang w:val="uk-UA"/>
        </w:rPr>
      </w:pPr>
      <w:bookmarkStart w:id="55" w:name="n259"/>
      <w:bookmarkEnd w:id="55"/>
      <w:r w:rsidRPr="0095250D">
        <w:rPr>
          <w:color w:val="000000"/>
          <w:szCs w:val="28"/>
          <w:lang w:val="uk-UA"/>
        </w:rPr>
        <w:t>Методи стабілізації процесів та оцінка надійності систем. Фізико-хімічні характеристики речовин, що використовуються в технологічній системі, та їх вплив на вибухонебезпеку; оцінка рівня небезпечності процесу; обґрунтованість та надійність способів і засобів контролю допустимої кількості небезпечних речовин; засоби запобігання критичним значенням параметрів.</w:t>
      </w:r>
    </w:p>
    <w:p w:rsidR="00CC6DD3" w:rsidRPr="0095250D" w:rsidRDefault="00CC6DD3" w:rsidP="00EA57D5">
      <w:pPr>
        <w:ind w:firstLine="502"/>
        <w:jc w:val="both"/>
        <w:rPr>
          <w:color w:val="000000"/>
          <w:szCs w:val="28"/>
          <w:lang w:val="uk-UA"/>
        </w:rPr>
      </w:pPr>
      <w:bookmarkStart w:id="56" w:name="n260"/>
      <w:bookmarkEnd w:id="56"/>
      <w:r w:rsidRPr="0095250D">
        <w:rPr>
          <w:color w:val="000000"/>
          <w:szCs w:val="28"/>
          <w:lang w:val="uk-UA"/>
        </w:rPr>
        <w:t>Оцінка експлуатаційної надійності та безпеки обладнання, трубопроводів, обґрунтування їх вибору. Поняття про строки служби (ресурсу) і безвідмовної роботи обладнання; обґрунтування вибору ущільнень, методів і засобів запобігання перевищенням тиску, ефективних систем аварійного скидання вибухонебезпечних продуктів закритого типу.</w:t>
      </w:r>
    </w:p>
    <w:p w:rsidR="00CC6DD3" w:rsidRPr="0095250D" w:rsidRDefault="00CC6DD3" w:rsidP="00EA57D5">
      <w:pPr>
        <w:ind w:firstLine="502"/>
        <w:jc w:val="both"/>
        <w:rPr>
          <w:color w:val="000000"/>
          <w:szCs w:val="28"/>
          <w:lang w:val="uk-UA"/>
        </w:rPr>
      </w:pPr>
      <w:bookmarkStart w:id="57" w:name="n261"/>
      <w:bookmarkEnd w:id="57"/>
      <w:r w:rsidRPr="0095250D">
        <w:rPr>
          <w:color w:val="000000"/>
          <w:szCs w:val="28"/>
          <w:lang w:val="uk-UA"/>
        </w:rPr>
        <w:t>Вибір засобів контролю, управління і протиаварійного захисту (ПАЗ). Обґрунтування вибору енергозабезпечення (енергостійкості) систем контролю, управління і ПАЗ з урахуванням характеру технологічного процесу і енергетичного потенціалу об'єкта.</w:t>
      </w:r>
    </w:p>
    <w:p w:rsidR="00CC6DD3" w:rsidRPr="0095250D" w:rsidRDefault="00CC6DD3" w:rsidP="00EA57D5">
      <w:pPr>
        <w:ind w:firstLine="502"/>
        <w:jc w:val="both"/>
        <w:rPr>
          <w:color w:val="000000"/>
          <w:szCs w:val="28"/>
          <w:lang w:val="uk-UA"/>
        </w:rPr>
      </w:pPr>
      <w:bookmarkStart w:id="58" w:name="n262"/>
      <w:bookmarkEnd w:id="58"/>
      <w:r w:rsidRPr="0095250D">
        <w:rPr>
          <w:color w:val="000000"/>
          <w:szCs w:val="28"/>
          <w:lang w:val="uk-UA"/>
        </w:rPr>
        <w:t>Локалізація та ліквідація аварій, захист персоналу від уражень, будинків і споруд від руйнування. Поблочні моделі виникнення і розвитку аварій; технічні засоби і послідовність аварійного відключення технологічних блоків. Методи і послідовність локалізації та ліквідації аварій при різних схемах їх розвитку.</w:t>
      </w:r>
    </w:p>
    <w:p w:rsidR="00CC6DD3" w:rsidRPr="0095250D" w:rsidRDefault="00CC6DD3" w:rsidP="00EA57D5">
      <w:pPr>
        <w:ind w:firstLine="502"/>
        <w:jc w:val="both"/>
        <w:rPr>
          <w:color w:val="000000"/>
          <w:szCs w:val="28"/>
          <w:lang w:val="uk-UA"/>
        </w:rPr>
      </w:pPr>
      <w:bookmarkStart w:id="59" w:name="n263"/>
      <w:bookmarkEnd w:id="59"/>
      <w:r w:rsidRPr="0095250D">
        <w:rPr>
          <w:color w:val="000000"/>
          <w:szCs w:val="28"/>
          <w:lang w:val="uk-UA"/>
        </w:rPr>
        <w:t>Методи оцінки інтенсивності впливу ударної хвилі на об'єкти при можливому вибуху. Основні принципи розрахунку зон за рівнями небезпеки та їх класифікація.</w:t>
      </w:r>
    </w:p>
    <w:p w:rsidR="00CC6DD3" w:rsidRPr="0095250D" w:rsidRDefault="00CC6DD3" w:rsidP="00EA57D5">
      <w:pPr>
        <w:ind w:firstLine="502"/>
        <w:jc w:val="both"/>
        <w:rPr>
          <w:color w:val="000000"/>
          <w:szCs w:val="28"/>
          <w:lang w:val="uk-UA"/>
        </w:rPr>
      </w:pPr>
      <w:bookmarkStart w:id="60" w:name="n264"/>
      <w:bookmarkEnd w:id="60"/>
      <w:r w:rsidRPr="0095250D">
        <w:rPr>
          <w:color w:val="000000"/>
          <w:szCs w:val="28"/>
          <w:lang w:val="uk-UA"/>
        </w:rPr>
        <w:t>Обґрунтованість розміщення вибухонебезпечних технологічних об'єктів на території підприємства. Стійкість будинків і споруд до дії ударної хвилі. Технічні та організаційні заходи щодо захисту персоналу від дії ударної хвилі та вторинних факторів вибуху.</w:t>
      </w:r>
    </w:p>
    <w:p w:rsidR="00CC6DD3" w:rsidRPr="0095250D" w:rsidRDefault="00CC6DD3" w:rsidP="00EA57D5">
      <w:pPr>
        <w:ind w:firstLine="502"/>
        <w:jc w:val="both"/>
        <w:rPr>
          <w:color w:val="000000"/>
          <w:szCs w:val="28"/>
          <w:lang w:val="uk-UA"/>
        </w:rPr>
      </w:pPr>
      <w:bookmarkStart w:id="61" w:name="n265"/>
      <w:bookmarkEnd w:id="61"/>
      <w:r w:rsidRPr="0095250D">
        <w:rPr>
          <w:color w:val="000000"/>
          <w:szCs w:val="28"/>
          <w:lang w:val="uk-UA"/>
        </w:rPr>
        <w:t>Основні напрямки в удосконаленні технологічних процесів, розробці сучасного обладнання, засобів контролю, управління і протиаварійного захисту, швидкодійної та регулювальної апаратури. Підвищення якості сировини, матеріалів та обладнання.</w:t>
      </w:r>
    </w:p>
    <w:p w:rsidR="00CC6DD3" w:rsidRPr="0095250D" w:rsidRDefault="00CC6DD3" w:rsidP="00EA57D5">
      <w:pPr>
        <w:ind w:firstLine="502"/>
        <w:jc w:val="both"/>
        <w:rPr>
          <w:color w:val="000000"/>
          <w:szCs w:val="28"/>
          <w:lang w:val="uk-UA"/>
        </w:rPr>
      </w:pPr>
      <w:bookmarkStart w:id="62" w:name="n266"/>
      <w:bookmarkEnd w:id="62"/>
      <w:r w:rsidRPr="0095250D">
        <w:rPr>
          <w:color w:val="000000"/>
          <w:szCs w:val="28"/>
          <w:lang w:val="uk-UA"/>
        </w:rPr>
        <w:t>Раціональне планування території підприємства. Вибір та використання ефективних і надійних, переважно на базі комп’ютерних систем, засобів контролю, регулювання та протиаварійного захисту.</w:t>
      </w:r>
    </w:p>
    <w:p w:rsidR="00CC6DD3" w:rsidRPr="0095250D" w:rsidRDefault="00CC6DD3" w:rsidP="00EA57D5">
      <w:pPr>
        <w:ind w:firstLine="502"/>
        <w:jc w:val="both"/>
        <w:rPr>
          <w:color w:val="000000"/>
          <w:szCs w:val="28"/>
          <w:lang w:val="uk-UA"/>
        </w:rPr>
      </w:pPr>
      <w:bookmarkStart w:id="63" w:name="n267"/>
      <w:bookmarkEnd w:id="63"/>
      <w:r w:rsidRPr="0095250D">
        <w:rPr>
          <w:color w:val="000000"/>
          <w:szCs w:val="28"/>
          <w:lang w:val="uk-UA"/>
        </w:rPr>
        <w:t>Запобігання аварійній розгерметизації технологічних систем, займанню аварійних викидів.</w:t>
      </w:r>
    </w:p>
    <w:p w:rsidR="00CC6DD3" w:rsidRPr="0095250D" w:rsidRDefault="00CC6DD3" w:rsidP="00EA57D5">
      <w:pPr>
        <w:ind w:firstLine="502"/>
        <w:jc w:val="both"/>
        <w:rPr>
          <w:color w:val="000000"/>
          <w:szCs w:val="28"/>
          <w:lang w:val="uk-UA"/>
        </w:rPr>
      </w:pPr>
      <w:bookmarkStart w:id="64" w:name="n268"/>
      <w:bookmarkEnd w:id="64"/>
      <w:r w:rsidRPr="0095250D">
        <w:rPr>
          <w:color w:val="000000"/>
          <w:szCs w:val="28"/>
          <w:lang w:val="uk-UA"/>
        </w:rPr>
        <w:t>Вимоги щодо професійного добору та навчання персоналу для виробництв підвищеної вибухонебезпеки.</w:t>
      </w:r>
    </w:p>
    <w:p w:rsidR="00CC6DD3" w:rsidRPr="0095250D" w:rsidRDefault="00CC6DD3" w:rsidP="00EA57D5">
      <w:pPr>
        <w:jc w:val="center"/>
        <w:rPr>
          <w:color w:val="000000"/>
          <w:szCs w:val="28"/>
          <w:lang w:val="uk-UA"/>
        </w:rPr>
      </w:pPr>
      <w:bookmarkStart w:id="65" w:name="n269"/>
      <w:bookmarkEnd w:id="65"/>
      <w:r w:rsidRPr="0095250D">
        <w:rPr>
          <w:color w:val="000000"/>
          <w:szCs w:val="28"/>
          <w:lang w:val="uk-UA"/>
        </w:rPr>
        <w:t>ТЕМА 4. ПОЖЕЖНА БЕЗПЕКА</w:t>
      </w:r>
    </w:p>
    <w:p w:rsidR="00CC6DD3" w:rsidRPr="0095250D" w:rsidRDefault="00CC6DD3" w:rsidP="00EA57D5">
      <w:pPr>
        <w:ind w:firstLine="502"/>
        <w:jc w:val="both"/>
        <w:rPr>
          <w:color w:val="000000"/>
          <w:szCs w:val="28"/>
          <w:lang w:val="uk-UA"/>
        </w:rPr>
      </w:pPr>
      <w:bookmarkStart w:id="66" w:name="n270"/>
      <w:bookmarkEnd w:id="66"/>
      <w:r w:rsidRPr="0095250D">
        <w:rPr>
          <w:color w:val="000000"/>
          <w:szCs w:val="28"/>
          <w:lang w:val="uk-UA"/>
        </w:rPr>
        <w:t>Основні нормативні документи, що регламентують роботу із забезпечення пожежної безпеки об'єктів: </w:t>
      </w:r>
      <w:hyperlink r:id="rId25" w:tgtFrame="_blank" w:history="1">
        <w:r w:rsidRPr="0095250D">
          <w:rPr>
            <w:color w:val="0000FF"/>
            <w:szCs w:val="28"/>
            <w:u w:val="single"/>
            <w:lang w:val="uk-UA"/>
          </w:rPr>
          <w:t>Кодекс цивільного захисту України</w:t>
        </w:r>
      </w:hyperlink>
      <w:r w:rsidRPr="0095250D">
        <w:rPr>
          <w:color w:val="000000"/>
          <w:szCs w:val="28"/>
          <w:lang w:val="uk-UA"/>
        </w:rPr>
        <w:t>, стандарти, будівельні норми та правила, Правила пожежної безпеки та інше. Обов'язки керівника підприємства та інших посадових осіб щодо забезпечення пожежної безпеки об'єкта та окремих дільниць виробництва.</w:t>
      </w:r>
    </w:p>
    <w:p w:rsidR="00CC6DD3" w:rsidRPr="0095250D" w:rsidRDefault="00CC6DD3" w:rsidP="00EA57D5">
      <w:pPr>
        <w:ind w:firstLine="502"/>
        <w:jc w:val="both"/>
        <w:rPr>
          <w:color w:val="000000"/>
          <w:szCs w:val="28"/>
          <w:lang w:val="uk-UA"/>
        </w:rPr>
      </w:pPr>
      <w:bookmarkStart w:id="67" w:name="n271"/>
      <w:bookmarkEnd w:id="67"/>
      <w:r w:rsidRPr="0095250D">
        <w:rPr>
          <w:color w:val="000000"/>
          <w:szCs w:val="28"/>
          <w:lang w:val="uk-UA"/>
        </w:rPr>
        <w:t>Порядок організації і робота добровільної пожежної охорони. Порядок функціонування добровільної пожежної охорони. Обов’язки членів добровільної пожежної охорони щодо запобігання пожежам та їх гасіння. Пільги та заохочення, встановлені для них.</w:t>
      </w:r>
    </w:p>
    <w:p w:rsidR="00CC6DD3" w:rsidRPr="0095250D" w:rsidRDefault="00CC6DD3" w:rsidP="00EA57D5">
      <w:pPr>
        <w:ind w:firstLine="502"/>
        <w:jc w:val="both"/>
        <w:rPr>
          <w:color w:val="000000"/>
          <w:szCs w:val="28"/>
          <w:lang w:val="uk-UA"/>
        </w:rPr>
      </w:pPr>
      <w:bookmarkStart w:id="68" w:name="n272"/>
      <w:bookmarkEnd w:id="68"/>
      <w:r w:rsidRPr="0095250D">
        <w:rPr>
          <w:color w:val="000000"/>
          <w:szCs w:val="28"/>
          <w:lang w:val="uk-UA"/>
        </w:rPr>
        <w:t>Порядок створення та роботи пожежно-технічної комісії. Типове положення про пожежно-технічні комісії.</w:t>
      </w:r>
    </w:p>
    <w:p w:rsidR="00CC6DD3" w:rsidRPr="0095250D" w:rsidRDefault="00CC6DD3" w:rsidP="00EA57D5">
      <w:pPr>
        <w:ind w:firstLine="502"/>
        <w:jc w:val="both"/>
        <w:rPr>
          <w:color w:val="000000"/>
          <w:szCs w:val="28"/>
          <w:lang w:val="uk-UA"/>
        </w:rPr>
      </w:pPr>
      <w:bookmarkStart w:id="69" w:name="n273"/>
      <w:bookmarkEnd w:id="69"/>
      <w:r w:rsidRPr="0095250D">
        <w:rPr>
          <w:color w:val="000000"/>
          <w:szCs w:val="28"/>
          <w:lang w:val="uk-UA"/>
        </w:rPr>
        <w:t>Кримінальна, адміністративна, матеріальна та дисциплінарна відповідальність громадян, посадових та юридичних осіб за порушення вимог пожежної безпеки та виникнення пожежі.</w:t>
      </w:r>
    </w:p>
    <w:p w:rsidR="00CC6DD3" w:rsidRPr="0095250D" w:rsidRDefault="00CC6DD3" w:rsidP="00EA57D5">
      <w:pPr>
        <w:ind w:firstLine="502"/>
        <w:jc w:val="both"/>
        <w:rPr>
          <w:color w:val="000000"/>
          <w:szCs w:val="28"/>
          <w:lang w:val="uk-UA"/>
        </w:rPr>
      </w:pPr>
      <w:bookmarkStart w:id="70" w:name="n274"/>
      <w:bookmarkEnd w:id="70"/>
      <w:r w:rsidRPr="0095250D">
        <w:rPr>
          <w:color w:val="000000"/>
          <w:szCs w:val="28"/>
          <w:lang w:val="uk-UA"/>
        </w:rPr>
        <w:t>Коротка характеристика виробництва та пожежна небезпека технологічного процесу, сировини, готової продукції, агрегатів, установок тощо.</w:t>
      </w:r>
    </w:p>
    <w:p w:rsidR="00CC6DD3" w:rsidRPr="0095250D" w:rsidRDefault="00CC6DD3" w:rsidP="00EA57D5">
      <w:pPr>
        <w:ind w:firstLine="502"/>
        <w:jc w:val="both"/>
        <w:rPr>
          <w:color w:val="000000"/>
          <w:szCs w:val="28"/>
          <w:lang w:val="uk-UA"/>
        </w:rPr>
      </w:pPr>
      <w:bookmarkStart w:id="71" w:name="n275"/>
      <w:bookmarkEnd w:id="71"/>
      <w:r w:rsidRPr="0095250D">
        <w:rPr>
          <w:color w:val="000000"/>
          <w:szCs w:val="28"/>
          <w:lang w:val="uk-UA"/>
        </w:rPr>
        <w:t>Основні причини пожеж: порушення технологічних регламентів і несправність виробничого обладнання, іскри електрогазозварювальних робіт і необережне поводження з вогнем, іскри котельних та інших установок, порушення правил користування інструментами і електронагрівальними приладами. Заходи пожежної безпеки, яких необхідно додержуватись перед початком роботи, під час роботи та по її закінченні з метою запобігання пожежам.</w:t>
      </w:r>
    </w:p>
    <w:p w:rsidR="00CC6DD3" w:rsidRPr="0095250D" w:rsidRDefault="00CC6DD3" w:rsidP="00EA57D5">
      <w:pPr>
        <w:ind w:firstLine="502"/>
        <w:jc w:val="both"/>
        <w:rPr>
          <w:color w:val="000000"/>
          <w:szCs w:val="28"/>
          <w:lang w:val="uk-UA"/>
        </w:rPr>
      </w:pPr>
      <w:bookmarkStart w:id="72" w:name="n276"/>
      <w:bookmarkEnd w:id="72"/>
      <w:r w:rsidRPr="0095250D">
        <w:rPr>
          <w:color w:val="000000"/>
          <w:szCs w:val="28"/>
          <w:lang w:val="uk-UA"/>
        </w:rPr>
        <w:t>Утримання території підприємства, протипожежні розриви, джерела протипожежного водопостачання, протипожежний режим на об'єкті.</w:t>
      </w:r>
    </w:p>
    <w:p w:rsidR="00CC6DD3" w:rsidRPr="0095250D" w:rsidRDefault="00CC6DD3" w:rsidP="00EA57D5">
      <w:pPr>
        <w:ind w:firstLine="502"/>
        <w:jc w:val="both"/>
        <w:rPr>
          <w:color w:val="000000"/>
          <w:szCs w:val="28"/>
          <w:lang w:val="uk-UA"/>
        </w:rPr>
      </w:pPr>
      <w:bookmarkStart w:id="73" w:name="n277"/>
      <w:bookmarkEnd w:id="73"/>
      <w:r w:rsidRPr="0095250D">
        <w:rPr>
          <w:color w:val="000000"/>
          <w:szCs w:val="28"/>
          <w:lang w:val="uk-UA"/>
        </w:rPr>
        <w:t>Основні вимоги пожежної безпеки в будівлях і приміщеннях, при експлуатації електрообладнання, опалювальних приладів, систем вентиляції, при проведенні електрогазозварювальних, паяльних та інших вогневих робіт, при фарбуванні, знежирюванні та митті виробів і обладнання.</w:t>
      </w:r>
    </w:p>
    <w:p w:rsidR="00CC6DD3" w:rsidRPr="0095250D" w:rsidRDefault="00CC6DD3" w:rsidP="00EA57D5">
      <w:pPr>
        <w:ind w:firstLine="502"/>
        <w:jc w:val="both"/>
        <w:rPr>
          <w:color w:val="000000"/>
          <w:szCs w:val="28"/>
          <w:lang w:val="uk-UA"/>
        </w:rPr>
      </w:pPr>
      <w:bookmarkStart w:id="74" w:name="n278"/>
      <w:bookmarkEnd w:id="74"/>
      <w:r w:rsidRPr="0095250D">
        <w:rPr>
          <w:color w:val="000000"/>
          <w:szCs w:val="28"/>
          <w:lang w:val="uk-UA"/>
        </w:rPr>
        <w:t>Вимоги пожежної безпеки в лабораторіях, архівах, складських приміщеннях, гаражах, на складах зберігання хімічних речовин, паливно-мастильних матеріалів, при роботі з пожежовибухонебезпечними матеріалами, у приміщеннях з масовим перебуванням людей (клубах, поліклініках, їдальнях тощо).</w:t>
      </w:r>
    </w:p>
    <w:p w:rsidR="00CC6DD3" w:rsidRPr="0095250D" w:rsidRDefault="00CC6DD3" w:rsidP="00EA57D5">
      <w:pPr>
        <w:ind w:firstLine="502"/>
        <w:jc w:val="both"/>
        <w:rPr>
          <w:color w:val="000000"/>
          <w:szCs w:val="28"/>
          <w:lang w:val="uk-UA"/>
        </w:rPr>
      </w:pPr>
      <w:bookmarkStart w:id="75" w:name="n279"/>
      <w:bookmarkEnd w:id="75"/>
      <w:r w:rsidRPr="0095250D">
        <w:rPr>
          <w:color w:val="000000"/>
          <w:szCs w:val="28"/>
          <w:lang w:val="uk-UA"/>
        </w:rPr>
        <w:t>Основні вимоги до утримання шляхів евакуації, автоматичних систем пожежогасіння і автоматичної пожежної сигналізації.</w:t>
      </w:r>
    </w:p>
    <w:p w:rsidR="00CC6DD3" w:rsidRPr="0095250D" w:rsidRDefault="00CC6DD3" w:rsidP="00EA57D5">
      <w:pPr>
        <w:ind w:firstLine="502"/>
        <w:jc w:val="both"/>
        <w:rPr>
          <w:color w:val="000000"/>
          <w:szCs w:val="28"/>
          <w:lang w:val="uk-UA"/>
        </w:rPr>
      </w:pPr>
      <w:bookmarkStart w:id="76" w:name="n280"/>
      <w:bookmarkEnd w:id="76"/>
      <w:r w:rsidRPr="0095250D">
        <w:rPr>
          <w:color w:val="000000"/>
          <w:szCs w:val="28"/>
          <w:lang w:val="uk-UA"/>
        </w:rPr>
        <w:t>Призначення та місцезнаходження на об'єкті засобів пожежогасіння, протипожежного обладнання та інвентарю (вогнегасники, внутрішні пожежні крани, бочки з водою, ящики з піском, стаціонарні установки пожежогасіння). Загальні уявлення про спринклерне і дренчерне обладнання, автоматичну пожежну сигналізацію, вуглекислотні, порошкові, газові та інші установки пожежогасіння.</w:t>
      </w:r>
    </w:p>
    <w:p w:rsidR="00CC6DD3" w:rsidRPr="0095250D" w:rsidRDefault="00CC6DD3" w:rsidP="00EA57D5">
      <w:pPr>
        <w:ind w:firstLine="502"/>
        <w:jc w:val="both"/>
        <w:rPr>
          <w:color w:val="000000"/>
          <w:szCs w:val="28"/>
          <w:lang w:val="uk-UA"/>
        </w:rPr>
      </w:pPr>
      <w:bookmarkStart w:id="77" w:name="n281"/>
      <w:bookmarkEnd w:id="77"/>
      <w:r w:rsidRPr="0095250D">
        <w:rPr>
          <w:color w:val="000000"/>
          <w:szCs w:val="28"/>
          <w:lang w:val="uk-UA"/>
        </w:rPr>
        <w:t>Порядок утримання на об'єкті засобів пожежогасіння влітку та взимку.</w:t>
      </w:r>
    </w:p>
    <w:p w:rsidR="00CC6DD3" w:rsidRPr="0095250D" w:rsidRDefault="00CC6DD3" w:rsidP="00EA57D5">
      <w:pPr>
        <w:ind w:firstLine="502"/>
        <w:jc w:val="both"/>
        <w:rPr>
          <w:color w:val="000000"/>
          <w:szCs w:val="28"/>
          <w:lang w:val="uk-UA"/>
        </w:rPr>
      </w:pPr>
      <w:bookmarkStart w:id="78" w:name="n282"/>
      <w:bookmarkEnd w:id="78"/>
      <w:r w:rsidRPr="0095250D">
        <w:rPr>
          <w:color w:val="000000"/>
          <w:szCs w:val="28"/>
          <w:lang w:val="uk-UA"/>
        </w:rPr>
        <w:t>Правила використовування вогнегасних засобів, протипожежного інвентарю і обладнання для пожежогасіння.</w:t>
      </w:r>
    </w:p>
    <w:p w:rsidR="00CC6DD3" w:rsidRPr="0095250D" w:rsidRDefault="00CC6DD3" w:rsidP="00EA57D5">
      <w:pPr>
        <w:ind w:firstLine="502"/>
        <w:jc w:val="both"/>
        <w:rPr>
          <w:color w:val="000000"/>
          <w:szCs w:val="28"/>
          <w:lang w:val="uk-UA"/>
        </w:rPr>
      </w:pPr>
      <w:bookmarkStart w:id="79" w:name="n283"/>
      <w:bookmarkEnd w:id="79"/>
      <w:r w:rsidRPr="0095250D">
        <w:rPr>
          <w:color w:val="000000"/>
          <w:szCs w:val="28"/>
          <w:lang w:val="uk-UA"/>
        </w:rPr>
        <w:t>Засоби зв'язку і сповіщення про пожежу, що наявні на об'єкті, у цеху, місця розташування телефонів, пристроїв для подачі звукових сигналів пожежної тривоги. Правила використання цих засобів у разі виникнення пожежі.</w:t>
      </w:r>
    </w:p>
    <w:p w:rsidR="00CC6DD3" w:rsidRPr="0095250D" w:rsidRDefault="00CC6DD3" w:rsidP="00EA57D5">
      <w:pPr>
        <w:ind w:firstLine="502"/>
        <w:jc w:val="both"/>
        <w:rPr>
          <w:color w:val="000000"/>
          <w:szCs w:val="28"/>
          <w:lang w:val="uk-UA"/>
        </w:rPr>
      </w:pPr>
      <w:bookmarkStart w:id="80" w:name="n284"/>
      <w:bookmarkEnd w:id="80"/>
      <w:r w:rsidRPr="0095250D">
        <w:rPr>
          <w:color w:val="000000"/>
          <w:szCs w:val="28"/>
          <w:lang w:val="uk-UA"/>
        </w:rPr>
        <w:t>Дії працівників при виявленні в цеху чи на території об'єкта задимлення, загорання або пожежі. Порядок повідомлення про пожежу в пожежну охорону, газорятувальну та інші аварійні служби, організація зустрічі пожежних частин, команд чи добровільних пожежних дружин. Виключення при необхідності технологічного обладнання, комунікацій, електроустановок та вентиляції. Гасіння пожежі наявними на об'єкті засобами пожежогасіння, порядок включення стаціонарних установок, евакуації людей і матеріальних цінностей.</w:t>
      </w:r>
    </w:p>
    <w:p w:rsidR="00CC6DD3" w:rsidRPr="0095250D" w:rsidRDefault="00CC6DD3" w:rsidP="00EA57D5">
      <w:pPr>
        <w:ind w:firstLine="502"/>
        <w:jc w:val="both"/>
        <w:rPr>
          <w:color w:val="000000"/>
          <w:szCs w:val="28"/>
          <w:lang w:val="uk-UA"/>
        </w:rPr>
      </w:pPr>
      <w:bookmarkStart w:id="81" w:name="n285"/>
      <w:bookmarkEnd w:id="81"/>
      <w:r w:rsidRPr="0095250D">
        <w:rPr>
          <w:color w:val="000000"/>
          <w:szCs w:val="28"/>
          <w:lang w:val="uk-UA"/>
        </w:rPr>
        <w:t>Дії працівників після прибуття пожежних підрозділів (надання допомоги в прокладанні рукавних ліній, участь в евакуації матеріальних цінностей та виконання інших робіт за розпорядженнями керівника гасіння пожежі).</w:t>
      </w:r>
    </w:p>
    <w:p w:rsidR="00CC6DD3" w:rsidRPr="0095250D" w:rsidRDefault="00CC6DD3" w:rsidP="00EA57D5">
      <w:pPr>
        <w:ind w:firstLine="502"/>
        <w:jc w:val="both"/>
        <w:rPr>
          <w:color w:val="000000"/>
          <w:szCs w:val="28"/>
          <w:lang w:val="uk-UA"/>
        </w:rPr>
      </w:pPr>
      <w:bookmarkStart w:id="82" w:name="n286"/>
      <w:bookmarkEnd w:id="82"/>
      <w:r w:rsidRPr="0095250D">
        <w:rPr>
          <w:color w:val="000000"/>
          <w:szCs w:val="28"/>
          <w:lang w:val="uk-UA"/>
        </w:rPr>
        <w:t>Розслідування та облік пожеж, розробка заходів щодо запобігання пожежам та загибелі людей на них.</w:t>
      </w:r>
    </w:p>
    <w:p w:rsidR="00CC6DD3" w:rsidRPr="0095250D" w:rsidRDefault="00CC6DD3" w:rsidP="00EA57D5">
      <w:pPr>
        <w:jc w:val="center"/>
        <w:rPr>
          <w:color w:val="000000"/>
          <w:szCs w:val="28"/>
          <w:lang w:val="uk-UA"/>
        </w:rPr>
      </w:pPr>
      <w:bookmarkStart w:id="83" w:name="n287"/>
      <w:bookmarkStart w:id="84" w:name="n288"/>
      <w:bookmarkEnd w:id="83"/>
      <w:bookmarkEnd w:id="84"/>
      <w:r w:rsidRPr="0095250D">
        <w:rPr>
          <w:color w:val="000000"/>
          <w:szCs w:val="28"/>
          <w:lang w:val="uk-UA"/>
        </w:rPr>
        <w:t>ТЕМА 5. ЕЛЕКТРОБЕЗПЕКА</w:t>
      </w:r>
    </w:p>
    <w:p w:rsidR="00CC6DD3" w:rsidRPr="0095250D" w:rsidRDefault="00CC6DD3" w:rsidP="00EA57D5">
      <w:pPr>
        <w:ind w:firstLine="502"/>
        <w:jc w:val="both"/>
        <w:rPr>
          <w:color w:val="000000"/>
          <w:szCs w:val="28"/>
          <w:lang w:val="uk-UA"/>
        </w:rPr>
      </w:pPr>
      <w:bookmarkStart w:id="85" w:name="n289"/>
      <w:bookmarkEnd w:id="85"/>
      <w:r w:rsidRPr="0095250D">
        <w:rPr>
          <w:color w:val="000000"/>
          <w:szCs w:val="28"/>
          <w:lang w:val="uk-UA"/>
        </w:rPr>
        <w:t>Статистичні відомості про стан виробничого електротравматизму. Основні причини та шляхи зниження його рівня.</w:t>
      </w:r>
    </w:p>
    <w:p w:rsidR="00CC6DD3" w:rsidRPr="0095250D" w:rsidRDefault="00CC6DD3" w:rsidP="00EA57D5">
      <w:pPr>
        <w:ind w:firstLine="502"/>
        <w:jc w:val="both"/>
        <w:rPr>
          <w:color w:val="000000"/>
          <w:szCs w:val="28"/>
          <w:lang w:val="uk-UA"/>
        </w:rPr>
      </w:pPr>
      <w:bookmarkStart w:id="86" w:name="n290"/>
      <w:bookmarkEnd w:id="86"/>
      <w:r w:rsidRPr="0095250D">
        <w:rPr>
          <w:color w:val="000000"/>
          <w:szCs w:val="28"/>
          <w:lang w:val="uk-UA"/>
        </w:rPr>
        <w:t>Електричний струм, одиниці вимірювання струму, напруги, потужності, опору, частоти. Постійний та змінний струм, їх шкідлива дія на організм людини. Небезпечні величини електроструму, напруги. Залежність дії електроструму на людину від тривалості дії, умов середовища, метеорологічних факторів, фізичного стану людини. Поняття напруги кроку та дотику. Статична і наведена напруга. Дія електромагнітних полів, засоби захисту від них.</w:t>
      </w:r>
    </w:p>
    <w:p w:rsidR="00CC6DD3" w:rsidRPr="0095250D" w:rsidRDefault="00CC6DD3" w:rsidP="00EA57D5">
      <w:pPr>
        <w:ind w:firstLine="502"/>
        <w:jc w:val="both"/>
        <w:rPr>
          <w:color w:val="000000"/>
          <w:szCs w:val="28"/>
          <w:lang w:val="uk-UA"/>
        </w:rPr>
      </w:pPr>
      <w:bookmarkStart w:id="87" w:name="n291"/>
      <w:bookmarkEnd w:id="87"/>
      <w:r w:rsidRPr="0095250D">
        <w:rPr>
          <w:color w:val="000000"/>
          <w:szCs w:val="28"/>
          <w:lang w:val="uk-UA"/>
        </w:rPr>
        <w:t>Будова промислових електроустановок та їх елементи: електричні станції, підстанції, розподільчі пристрої, перетворювачі електроенергії; повітряні та кабельні лінії електропередач понад 1000 В; розподільчі електромережі напругою до 1000 В.</w:t>
      </w:r>
    </w:p>
    <w:p w:rsidR="00CC6DD3" w:rsidRPr="0095250D" w:rsidRDefault="00CC6DD3" w:rsidP="00EA57D5">
      <w:pPr>
        <w:ind w:firstLine="502"/>
        <w:jc w:val="both"/>
        <w:rPr>
          <w:color w:val="000000"/>
          <w:szCs w:val="28"/>
          <w:lang w:val="uk-UA"/>
        </w:rPr>
      </w:pPr>
      <w:bookmarkStart w:id="88" w:name="n292"/>
      <w:bookmarkEnd w:id="88"/>
      <w:r w:rsidRPr="0095250D">
        <w:rPr>
          <w:color w:val="000000"/>
          <w:szCs w:val="28"/>
          <w:lang w:val="uk-UA"/>
        </w:rPr>
        <w:t>Розподіл електроустановок за класами напруги: 0,4 кВ; 6-10 кВ; 35 кВ; 110-1150 кВ. Особливості будови та сфера застосування.</w:t>
      </w:r>
    </w:p>
    <w:p w:rsidR="00CC6DD3" w:rsidRPr="0095250D" w:rsidRDefault="00CC6DD3" w:rsidP="00EA57D5">
      <w:pPr>
        <w:ind w:firstLine="502"/>
        <w:jc w:val="both"/>
        <w:rPr>
          <w:color w:val="000000"/>
          <w:szCs w:val="28"/>
          <w:lang w:val="uk-UA"/>
        </w:rPr>
      </w:pPr>
      <w:bookmarkStart w:id="89" w:name="n293"/>
      <w:bookmarkEnd w:id="89"/>
      <w:r w:rsidRPr="0095250D">
        <w:rPr>
          <w:color w:val="000000"/>
          <w:szCs w:val="28"/>
          <w:lang w:val="uk-UA"/>
        </w:rPr>
        <w:t>Охоронні зони електромереж до та понад 1000 В. Допустимі (безпечні) відстані до струмопровідних частин діючого обладнання, що перебувають під напругою. Класифікація виробничих приміщень щодо небезпеки ураження працівників електричним струмом.</w:t>
      </w:r>
    </w:p>
    <w:p w:rsidR="00CC6DD3" w:rsidRPr="0095250D" w:rsidRDefault="00CC6DD3" w:rsidP="00EA57D5">
      <w:pPr>
        <w:ind w:firstLine="502"/>
        <w:jc w:val="both"/>
        <w:rPr>
          <w:color w:val="000000"/>
          <w:szCs w:val="28"/>
          <w:lang w:val="uk-UA"/>
        </w:rPr>
      </w:pPr>
      <w:bookmarkStart w:id="90" w:name="n294"/>
      <w:bookmarkEnd w:id="90"/>
      <w:r w:rsidRPr="0095250D">
        <w:rPr>
          <w:color w:val="000000"/>
          <w:szCs w:val="28"/>
          <w:lang w:val="uk-UA"/>
        </w:rPr>
        <w:t>Колективні та індивідуальні засоби захисту в електроустановках. Порядок їх використання, зберігання та обліку. Періодичність та види випробувань. Плакати та знаки безпеки, що використовуються в електроустановках.</w:t>
      </w:r>
    </w:p>
    <w:p w:rsidR="00CC6DD3" w:rsidRPr="0095250D" w:rsidRDefault="00CC6DD3" w:rsidP="00EA57D5">
      <w:pPr>
        <w:ind w:firstLine="502"/>
        <w:jc w:val="both"/>
        <w:rPr>
          <w:color w:val="000000"/>
          <w:szCs w:val="28"/>
          <w:lang w:val="uk-UA"/>
        </w:rPr>
      </w:pPr>
      <w:bookmarkStart w:id="91" w:name="n295"/>
      <w:bookmarkEnd w:id="91"/>
      <w:r w:rsidRPr="0095250D">
        <w:rPr>
          <w:color w:val="000000"/>
          <w:szCs w:val="28"/>
          <w:lang w:val="uk-UA"/>
        </w:rPr>
        <w:t>Заземлення та занулення електроустановок, їх захисна дія; допустимі величини опору, від чого вони залежать.</w:t>
      </w:r>
    </w:p>
    <w:p w:rsidR="00CC6DD3" w:rsidRPr="0095250D" w:rsidRDefault="00CC6DD3" w:rsidP="00EA57D5">
      <w:pPr>
        <w:ind w:firstLine="502"/>
        <w:jc w:val="both"/>
        <w:rPr>
          <w:color w:val="000000"/>
          <w:szCs w:val="28"/>
          <w:lang w:val="uk-UA"/>
        </w:rPr>
      </w:pPr>
      <w:bookmarkStart w:id="92" w:name="n296"/>
      <w:bookmarkEnd w:id="92"/>
      <w:r w:rsidRPr="0095250D">
        <w:rPr>
          <w:color w:val="000000"/>
          <w:szCs w:val="28"/>
          <w:lang w:val="uk-UA"/>
        </w:rPr>
        <w:t>Заходи безпеки при роботі з електрифікованим інструментом, зварювальними та понижувальними трансформаторами, переносними світильниками тощо.</w:t>
      </w:r>
    </w:p>
    <w:p w:rsidR="00CC6DD3" w:rsidRPr="0095250D" w:rsidRDefault="00CC6DD3" w:rsidP="00EA57D5">
      <w:pPr>
        <w:ind w:firstLine="502"/>
        <w:jc w:val="both"/>
        <w:rPr>
          <w:color w:val="000000"/>
          <w:szCs w:val="28"/>
          <w:lang w:val="uk-UA"/>
        </w:rPr>
      </w:pPr>
      <w:bookmarkStart w:id="93" w:name="n297"/>
      <w:bookmarkEnd w:id="93"/>
      <w:r w:rsidRPr="0095250D">
        <w:rPr>
          <w:color w:val="000000"/>
          <w:szCs w:val="28"/>
          <w:lang w:val="uk-UA"/>
        </w:rPr>
        <w:t>Вимоги безпечного застосування машин і механізмів у діючих електроустановках. Особливості виробництв з наявністю електротехнологій.</w:t>
      </w:r>
    </w:p>
    <w:p w:rsidR="00CC6DD3" w:rsidRPr="0095250D" w:rsidRDefault="00CC6DD3" w:rsidP="00EA57D5">
      <w:pPr>
        <w:ind w:firstLine="502"/>
        <w:jc w:val="both"/>
        <w:rPr>
          <w:color w:val="000000"/>
          <w:szCs w:val="28"/>
          <w:lang w:val="uk-UA"/>
        </w:rPr>
      </w:pPr>
      <w:bookmarkStart w:id="94" w:name="n298"/>
      <w:bookmarkEnd w:id="94"/>
      <w:r w:rsidRPr="0095250D">
        <w:rPr>
          <w:color w:val="000000"/>
          <w:szCs w:val="28"/>
          <w:lang w:val="uk-UA"/>
        </w:rPr>
        <w:t>Порядок виконання робіт у діючих електроустановках: організаційні та технічні заходи, наряд-допуск, інструктаж, групи електробезпеки.</w:t>
      </w:r>
    </w:p>
    <w:p w:rsidR="00CC6DD3" w:rsidRPr="0095250D" w:rsidRDefault="00CC6DD3" w:rsidP="00EA57D5">
      <w:pPr>
        <w:ind w:firstLine="502"/>
        <w:jc w:val="both"/>
        <w:rPr>
          <w:color w:val="000000"/>
          <w:szCs w:val="28"/>
          <w:lang w:val="uk-UA"/>
        </w:rPr>
      </w:pPr>
      <w:bookmarkStart w:id="95" w:name="n299"/>
      <w:bookmarkEnd w:id="95"/>
      <w:r w:rsidRPr="0095250D">
        <w:rPr>
          <w:color w:val="000000"/>
          <w:szCs w:val="28"/>
          <w:lang w:val="uk-UA"/>
        </w:rPr>
        <w:t>Вимоги до персоналу, який виконує роботи в діючих електроустановках.</w:t>
      </w:r>
    </w:p>
    <w:p w:rsidR="00CC6DD3" w:rsidRPr="0095250D" w:rsidRDefault="00CC6DD3" w:rsidP="00EA57D5">
      <w:pPr>
        <w:ind w:firstLine="502"/>
        <w:jc w:val="both"/>
        <w:rPr>
          <w:color w:val="000000"/>
          <w:szCs w:val="28"/>
          <w:lang w:val="uk-UA"/>
        </w:rPr>
      </w:pPr>
      <w:bookmarkStart w:id="96" w:name="n300"/>
      <w:bookmarkEnd w:id="96"/>
      <w:r w:rsidRPr="0095250D">
        <w:rPr>
          <w:color w:val="000000"/>
          <w:szCs w:val="28"/>
          <w:lang w:val="uk-UA"/>
        </w:rPr>
        <w:t>Особа, відповідальна за стан електрогосподарства, її статус, кваліфікація, група електробезпеки, обов'язки та відповідальність.</w:t>
      </w:r>
    </w:p>
    <w:p w:rsidR="00CC6DD3" w:rsidRPr="0095250D" w:rsidRDefault="00CC6DD3" w:rsidP="00EA57D5">
      <w:pPr>
        <w:jc w:val="center"/>
        <w:rPr>
          <w:color w:val="000000"/>
          <w:szCs w:val="28"/>
          <w:lang w:val="uk-UA"/>
        </w:rPr>
      </w:pPr>
      <w:bookmarkStart w:id="97" w:name="n301"/>
      <w:bookmarkEnd w:id="97"/>
      <w:r w:rsidRPr="0095250D">
        <w:rPr>
          <w:color w:val="000000"/>
          <w:szCs w:val="28"/>
          <w:lang w:val="uk-UA"/>
        </w:rPr>
        <w:t>ТЕМА 6. ГІГІЄНА ПРАЦІ. МЕДИЧНІ ОГЛЯДИ. ПРОФІЛАКТИКА ПРОФЕСІЙНИХ ОТРУЄНЬ І ЗАХВОРЮВАНЬ</w:t>
      </w:r>
    </w:p>
    <w:p w:rsidR="00CC6DD3" w:rsidRPr="0095250D" w:rsidRDefault="00CC6DD3" w:rsidP="00EA57D5">
      <w:pPr>
        <w:ind w:firstLine="502"/>
        <w:jc w:val="both"/>
        <w:rPr>
          <w:color w:val="000000"/>
          <w:szCs w:val="28"/>
          <w:lang w:val="uk-UA"/>
        </w:rPr>
      </w:pPr>
      <w:bookmarkStart w:id="98" w:name="n302"/>
      <w:bookmarkEnd w:id="98"/>
      <w:r w:rsidRPr="0095250D">
        <w:rPr>
          <w:color w:val="000000"/>
          <w:szCs w:val="28"/>
          <w:lang w:val="uk-UA"/>
        </w:rPr>
        <w:t>Поняття гігієни праці та медицини праці. Основні положення законодавчих актів, що стосуються створення безпечних умов праці та збереження здоров'я працюючих. Опрацювання, прийняття та скасування нормативно-правових актів - санітарних норм, правил, гігієнічних нормативів, регламентів тощо.</w:t>
      </w:r>
    </w:p>
    <w:p w:rsidR="00CC6DD3" w:rsidRPr="0095250D" w:rsidRDefault="00CC6DD3" w:rsidP="00EA57D5">
      <w:pPr>
        <w:ind w:firstLine="502"/>
        <w:jc w:val="both"/>
        <w:rPr>
          <w:color w:val="000000"/>
          <w:szCs w:val="28"/>
          <w:lang w:val="uk-UA"/>
        </w:rPr>
      </w:pPr>
      <w:bookmarkStart w:id="99" w:name="n303"/>
      <w:bookmarkEnd w:id="99"/>
      <w:r w:rsidRPr="0095250D">
        <w:rPr>
          <w:color w:val="000000"/>
          <w:szCs w:val="28"/>
          <w:lang w:val="uk-UA"/>
        </w:rPr>
        <w:t>Шкідливі фактори виробничого середовища і трудового процесу, їх гігієнічна оцінка. Критерії і показники умов праці (Гігієнічна класифікація праці). Компетенція Держпраці щодо контролю за якістю проведення атестації робочих місць за умовами праці, організація та здійснення контролю за параметрами факторів виробничого середовища та трудового процесу.</w:t>
      </w:r>
    </w:p>
    <w:p w:rsidR="00CC6DD3" w:rsidRPr="0095250D" w:rsidRDefault="00CC6DD3" w:rsidP="00EA57D5">
      <w:pPr>
        <w:ind w:firstLine="502"/>
        <w:jc w:val="both"/>
        <w:rPr>
          <w:color w:val="000000"/>
          <w:szCs w:val="28"/>
          <w:lang w:val="uk-UA"/>
        </w:rPr>
      </w:pPr>
      <w:bookmarkStart w:id="100" w:name="n304"/>
      <w:bookmarkEnd w:id="100"/>
      <w:r w:rsidRPr="0095250D">
        <w:rPr>
          <w:color w:val="000000"/>
          <w:szCs w:val="28"/>
          <w:lang w:val="uk-UA"/>
        </w:rPr>
        <w:t>Заходи щодо поліпшення умов праці та виробничого середовища. Особливості гігієни праці в провідних галузях господарства. Особливості гігієни праці під час використання праці жінок та неповнолітніх. Санітарно-побутове забезпечення працівників.</w:t>
      </w:r>
    </w:p>
    <w:p w:rsidR="00CC6DD3" w:rsidRPr="0095250D" w:rsidRDefault="00CC6DD3" w:rsidP="00EA57D5">
      <w:pPr>
        <w:ind w:firstLine="502"/>
        <w:jc w:val="both"/>
        <w:rPr>
          <w:color w:val="000000"/>
          <w:szCs w:val="28"/>
          <w:lang w:val="uk-UA"/>
        </w:rPr>
      </w:pPr>
      <w:bookmarkStart w:id="101" w:name="n305"/>
      <w:bookmarkEnd w:id="101"/>
      <w:r w:rsidRPr="0095250D">
        <w:rPr>
          <w:color w:val="000000"/>
          <w:szCs w:val="28"/>
          <w:lang w:val="uk-UA"/>
        </w:rPr>
        <w:t>Медичні огляди осіб, які працюють у важких та шкідливих умовах праці. Професійні захворювання (порядок розслідування, реєстрації та обліку профзахворювань, аналіз профзахворюваності, визначення придатності працівника до роботи). Основні принципи профілактики виникнення профзахворювань.</w:t>
      </w:r>
    </w:p>
    <w:p w:rsidR="00CC6DD3" w:rsidRPr="0095250D" w:rsidRDefault="00CC6DD3" w:rsidP="00EA57D5">
      <w:pPr>
        <w:ind w:firstLine="502"/>
        <w:jc w:val="both"/>
        <w:rPr>
          <w:color w:val="000000"/>
          <w:szCs w:val="28"/>
          <w:lang w:val="uk-UA"/>
        </w:rPr>
      </w:pPr>
      <w:bookmarkStart w:id="102" w:name="n306"/>
      <w:bookmarkEnd w:id="102"/>
      <w:r w:rsidRPr="0095250D">
        <w:rPr>
          <w:color w:val="000000"/>
          <w:szCs w:val="28"/>
          <w:lang w:val="uk-UA"/>
        </w:rPr>
        <w:t>Примітка. Навчання за темою 6 проводиться лікарем з гігієни праці.</w:t>
      </w:r>
    </w:p>
    <w:p w:rsidR="00CC6DD3" w:rsidRPr="0095250D" w:rsidRDefault="00CC6DD3" w:rsidP="00EA57D5">
      <w:pPr>
        <w:jc w:val="center"/>
        <w:rPr>
          <w:color w:val="000000"/>
          <w:szCs w:val="28"/>
          <w:lang w:val="uk-UA"/>
        </w:rPr>
      </w:pPr>
      <w:bookmarkStart w:id="103" w:name="n307"/>
      <w:bookmarkEnd w:id="103"/>
      <w:r w:rsidRPr="0095250D">
        <w:rPr>
          <w:color w:val="000000"/>
          <w:szCs w:val="28"/>
          <w:lang w:val="uk-UA"/>
        </w:rPr>
        <w:t>ТЕМА 7. НАДАННЯ ДОМЕДИЧНОЇ ДОПОМОГИ ПОТЕРПІЛИМ У РАЗІ НЕЩАСНОГО ВИПАДКУ</w:t>
      </w:r>
    </w:p>
    <w:p w:rsidR="00CC6DD3" w:rsidRPr="0095250D" w:rsidRDefault="00CC6DD3" w:rsidP="00EA57D5">
      <w:pPr>
        <w:ind w:firstLine="502"/>
        <w:jc w:val="both"/>
        <w:rPr>
          <w:color w:val="000000"/>
          <w:szCs w:val="28"/>
          <w:lang w:val="uk-UA"/>
        </w:rPr>
      </w:pPr>
      <w:bookmarkStart w:id="104" w:name="n308"/>
      <w:bookmarkEnd w:id="104"/>
      <w:r w:rsidRPr="0095250D">
        <w:rPr>
          <w:color w:val="000000"/>
          <w:szCs w:val="28"/>
          <w:lang w:val="uk-UA"/>
        </w:rPr>
        <w:t>Стислі основи анатомії та фізіології людини.</w:t>
      </w:r>
    </w:p>
    <w:p w:rsidR="00CC6DD3" w:rsidRPr="0095250D" w:rsidRDefault="00CC6DD3" w:rsidP="00EA57D5">
      <w:pPr>
        <w:ind w:firstLine="502"/>
        <w:jc w:val="both"/>
        <w:rPr>
          <w:color w:val="000000"/>
          <w:szCs w:val="28"/>
          <w:lang w:val="uk-UA"/>
        </w:rPr>
      </w:pPr>
      <w:bookmarkStart w:id="105" w:name="n309"/>
      <w:bookmarkEnd w:id="105"/>
      <w:r w:rsidRPr="0095250D">
        <w:rPr>
          <w:color w:val="000000"/>
          <w:szCs w:val="28"/>
          <w:lang w:val="uk-UA"/>
        </w:rPr>
        <w:t>Поняття домедичної допомоги. Основні принципи надання домедичної допомоги і правильність, доцільність дій, швидкість, рішучість, спокій. Домедична допомога при кровотечі. Класифікація кровотечі. Основні види кровотечі, їх ознаки. Домедична допомога при капілярній кровотечі. Домедична допомога при артеріальній та венозній кровотечі. Засоби зупинки кровотечі. Зупинка кровотечі притискуванням пошкодженої судини до підлеглої кістки, максимальним згинанням кінцівки. Зупинка кровотечі за допомогою джгута чи джгута-закрутки.</w:t>
      </w:r>
    </w:p>
    <w:p w:rsidR="00CC6DD3" w:rsidRPr="0095250D" w:rsidRDefault="00CC6DD3" w:rsidP="00EA57D5">
      <w:pPr>
        <w:ind w:firstLine="502"/>
        <w:jc w:val="both"/>
        <w:rPr>
          <w:color w:val="000000"/>
          <w:szCs w:val="28"/>
          <w:lang w:val="uk-UA"/>
        </w:rPr>
      </w:pPr>
      <w:bookmarkStart w:id="106" w:name="n310"/>
      <w:bookmarkEnd w:id="106"/>
      <w:r w:rsidRPr="0095250D">
        <w:rPr>
          <w:color w:val="000000"/>
          <w:szCs w:val="28"/>
          <w:lang w:val="uk-UA"/>
        </w:rPr>
        <w:t>Способи реанімації, підготовлення потерпілого до реанімації. Штучне дихання способом "з рота в рот" чи "з рота в ніс".</w:t>
      </w:r>
    </w:p>
    <w:p w:rsidR="00CC6DD3" w:rsidRPr="0095250D" w:rsidRDefault="00CC6DD3" w:rsidP="00EA57D5">
      <w:pPr>
        <w:ind w:firstLine="502"/>
        <w:jc w:val="both"/>
        <w:rPr>
          <w:color w:val="000000"/>
          <w:szCs w:val="28"/>
          <w:lang w:val="uk-UA"/>
        </w:rPr>
      </w:pPr>
      <w:bookmarkStart w:id="107" w:name="n311"/>
      <w:bookmarkEnd w:id="107"/>
      <w:r w:rsidRPr="0095250D">
        <w:rPr>
          <w:color w:val="000000"/>
          <w:szCs w:val="28"/>
          <w:lang w:val="uk-UA"/>
        </w:rPr>
        <w:t>Непрямий (закритий) масаж серця. Домедична допомога при потопленні.</w:t>
      </w:r>
    </w:p>
    <w:p w:rsidR="00CC6DD3" w:rsidRPr="0095250D" w:rsidRDefault="00CC6DD3" w:rsidP="00EA57D5">
      <w:pPr>
        <w:ind w:firstLine="502"/>
        <w:jc w:val="both"/>
        <w:rPr>
          <w:color w:val="000000"/>
          <w:szCs w:val="28"/>
          <w:lang w:val="uk-UA"/>
        </w:rPr>
      </w:pPr>
      <w:bookmarkStart w:id="108" w:name="n312"/>
      <w:bookmarkEnd w:id="108"/>
      <w:r w:rsidRPr="0095250D">
        <w:rPr>
          <w:color w:val="000000"/>
          <w:szCs w:val="28"/>
          <w:lang w:val="uk-UA"/>
        </w:rPr>
        <w:t>Види електротравм. Безпечні методи звільнення потерпілого від дії електричного струму. Термічна, електрична та біологічна дія електричного струму на організм людини. Правила надання домедичної допомоги потерпілим від ураження електричним струмом.</w:t>
      </w:r>
    </w:p>
    <w:p w:rsidR="00CC6DD3" w:rsidRPr="0095250D" w:rsidRDefault="00CC6DD3" w:rsidP="00EA57D5">
      <w:pPr>
        <w:ind w:firstLine="502"/>
        <w:jc w:val="both"/>
        <w:rPr>
          <w:color w:val="000000"/>
          <w:szCs w:val="28"/>
          <w:lang w:val="uk-UA"/>
        </w:rPr>
      </w:pPr>
      <w:bookmarkStart w:id="109" w:name="n313"/>
      <w:bookmarkEnd w:id="109"/>
      <w:r w:rsidRPr="0095250D">
        <w:rPr>
          <w:color w:val="000000"/>
          <w:szCs w:val="28"/>
          <w:lang w:val="uk-UA"/>
        </w:rPr>
        <w:t>Домедична допомога при ударах. Струс головного мозку. Удари в області хребта. Синдром здавлювання. Домедична допомога при вивихах і розтягненні зв'язок.</w:t>
      </w:r>
    </w:p>
    <w:p w:rsidR="00CC6DD3" w:rsidRPr="0095250D" w:rsidRDefault="00CC6DD3" w:rsidP="00EA57D5">
      <w:pPr>
        <w:ind w:firstLine="502"/>
        <w:jc w:val="both"/>
        <w:rPr>
          <w:color w:val="000000"/>
          <w:szCs w:val="28"/>
          <w:lang w:val="uk-UA"/>
        </w:rPr>
      </w:pPr>
      <w:bookmarkStart w:id="110" w:name="n314"/>
      <w:bookmarkEnd w:id="110"/>
      <w:r w:rsidRPr="0095250D">
        <w:rPr>
          <w:color w:val="000000"/>
          <w:szCs w:val="28"/>
          <w:lang w:val="uk-UA"/>
        </w:rPr>
        <w:t>Домедична допомога при отруєнні газами. Симптоми отруєнь. Вплив різних газів на організм людини і його наслідки.</w:t>
      </w:r>
    </w:p>
    <w:p w:rsidR="00CC6DD3" w:rsidRPr="0095250D" w:rsidRDefault="00CC6DD3" w:rsidP="00EA57D5">
      <w:pPr>
        <w:ind w:firstLine="502"/>
        <w:jc w:val="both"/>
        <w:rPr>
          <w:color w:val="000000"/>
          <w:szCs w:val="28"/>
          <w:lang w:val="uk-UA"/>
        </w:rPr>
      </w:pPr>
      <w:bookmarkStart w:id="111" w:name="n315"/>
      <w:bookmarkEnd w:id="111"/>
      <w:r w:rsidRPr="0095250D">
        <w:rPr>
          <w:color w:val="000000"/>
          <w:szCs w:val="28"/>
          <w:lang w:val="uk-UA"/>
        </w:rPr>
        <w:t>Домедична допомога при пораненнях. Визначення та класифікація ран. Види перев'язувального матеріалу. Типи пов'язок. Правила накладання пов'язок.</w:t>
      </w:r>
    </w:p>
    <w:p w:rsidR="00CC6DD3" w:rsidRPr="0095250D" w:rsidRDefault="00CC6DD3" w:rsidP="00EA57D5">
      <w:pPr>
        <w:ind w:firstLine="502"/>
        <w:jc w:val="both"/>
        <w:rPr>
          <w:color w:val="000000"/>
          <w:szCs w:val="28"/>
          <w:lang w:val="uk-UA"/>
        </w:rPr>
      </w:pPr>
      <w:bookmarkStart w:id="112" w:name="n316"/>
      <w:bookmarkEnd w:id="112"/>
      <w:r w:rsidRPr="0095250D">
        <w:rPr>
          <w:color w:val="000000"/>
          <w:szCs w:val="28"/>
          <w:lang w:val="uk-UA"/>
        </w:rPr>
        <w:t>Домедична допомога при переломах. Класифікація переломів. Правила накладання шин. Домедична допомога при ушкодженні хребта та кісток тазу.</w:t>
      </w:r>
    </w:p>
    <w:p w:rsidR="00CC6DD3" w:rsidRPr="0095250D" w:rsidRDefault="00CC6DD3" w:rsidP="00EA57D5">
      <w:pPr>
        <w:ind w:firstLine="502"/>
        <w:jc w:val="both"/>
        <w:rPr>
          <w:color w:val="000000"/>
          <w:szCs w:val="28"/>
          <w:lang w:val="uk-UA"/>
        </w:rPr>
      </w:pPr>
      <w:bookmarkStart w:id="113" w:name="n317"/>
      <w:bookmarkEnd w:id="113"/>
      <w:r w:rsidRPr="0095250D">
        <w:rPr>
          <w:color w:val="000000"/>
          <w:szCs w:val="28"/>
          <w:lang w:val="uk-UA"/>
        </w:rPr>
        <w:t>Опіки, їх класифікація. Домедична допомога при хімічних та термічних опіках, при опіку очей. Домедична допомога при тепловому та сонячному ударах.</w:t>
      </w:r>
    </w:p>
    <w:p w:rsidR="00CC6DD3" w:rsidRPr="0095250D" w:rsidRDefault="00CC6DD3" w:rsidP="00EA57D5">
      <w:pPr>
        <w:ind w:firstLine="502"/>
        <w:jc w:val="both"/>
        <w:rPr>
          <w:color w:val="000000"/>
          <w:szCs w:val="28"/>
          <w:lang w:val="uk-UA"/>
        </w:rPr>
      </w:pPr>
      <w:bookmarkStart w:id="114" w:name="n318"/>
      <w:bookmarkEnd w:id="114"/>
      <w:r w:rsidRPr="0095250D">
        <w:rPr>
          <w:color w:val="000000"/>
          <w:szCs w:val="28"/>
          <w:lang w:val="uk-UA"/>
        </w:rPr>
        <w:t>Запобіжні заходи щодо інфікування СНІДом під час надання домедичної допомоги потерпілим при нещасних випадках.</w:t>
      </w:r>
    </w:p>
    <w:p w:rsidR="00CC6DD3" w:rsidRPr="0095250D" w:rsidRDefault="00CC6DD3" w:rsidP="00EA57D5">
      <w:pPr>
        <w:jc w:val="center"/>
        <w:rPr>
          <w:color w:val="000000"/>
          <w:szCs w:val="28"/>
          <w:lang w:val="uk-UA"/>
        </w:rPr>
      </w:pPr>
      <w:bookmarkStart w:id="115" w:name="n319"/>
      <w:bookmarkStart w:id="116" w:name="n320"/>
      <w:bookmarkEnd w:id="115"/>
      <w:bookmarkEnd w:id="116"/>
      <w:r w:rsidRPr="0095250D">
        <w:rPr>
          <w:color w:val="000000"/>
          <w:szCs w:val="28"/>
          <w:lang w:val="uk-UA"/>
        </w:rPr>
        <w:t>ТЕМА 8. УПРАВЛІННЯ РОБОТАМИ З ПРОФІЛАКТИКИ ТА ЛІКВІДАЦІЇ НАСЛІДКІВ АВАРІЙ</w:t>
      </w:r>
    </w:p>
    <w:p w:rsidR="00CC6DD3" w:rsidRPr="0095250D" w:rsidRDefault="00CC6DD3" w:rsidP="00EA57D5">
      <w:pPr>
        <w:ind w:firstLine="502"/>
        <w:jc w:val="both"/>
        <w:rPr>
          <w:color w:val="000000"/>
          <w:szCs w:val="28"/>
          <w:lang w:val="uk-UA"/>
        </w:rPr>
      </w:pPr>
      <w:bookmarkStart w:id="117" w:name="n321"/>
      <w:bookmarkEnd w:id="117"/>
      <w:r w:rsidRPr="0095250D">
        <w:rPr>
          <w:color w:val="000000"/>
          <w:szCs w:val="28"/>
          <w:lang w:val="uk-UA"/>
        </w:rPr>
        <w:t>Великі виробничі аварії, їх типи, причини та наслідки. Вплив техногенних чинників на екологічну безпеку та безпеку життя і здоров'я людей. Приклади великих техногенних аварій і катастроф та їх наслідки. Законодавчі та інші нормативні акти світової спільноти та України щодо забезпечення контролю, управління та захисту від основних видів виробничих небезпечних чинників. Класифікація виробничих небезпечних чинників в залежності від властивостей технологічних процесів та небезпечних речовин (різновиди вибухів, пожеж; вибухи киплячих рідин, що викидають пар, викиди токсичних речовин; порушення цілісності інженерних споруд, будівель тощо).</w:t>
      </w:r>
    </w:p>
    <w:bookmarkStart w:id="118" w:name="n322"/>
    <w:bookmarkEnd w:id="118"/>
    <w:p w:rsidR="00CC6DD3" w:rsidRPr="0095250D" w:rsidRDefault="00CC6DD3" w:rsidP="00EA57D5">
      <w:pPr>
        <w:ind w:firstLine="502"/>
        <w:jc w:val="both"/>
        <w:rPr>
          <w:color w:val="000000"/>
          <w:szCs w:val="28"/>
          <w:lang w:val="uk-UA"/>
        </w:rPr>
      </w:pPr>
      <w:r w:rsidRPr="0095250D">
        <w:rPr>
          <w:color w:val="000000"/>
          <w:szCs w:val="28"/>
          <w:lang w:val="uk-UA"/>
        </w:rPr>
        <w:fldChar w:fldCharType="begin"/>
      </w:r>
      <w:r w:rsidRPr="0095250D">
        <w:rPr>
          <w:color w:val="000000"/>
          <w:szCs w:val="28"/>
          <w:lang w:val="uk-UA"/>
        </w:rPr>
        <w:instrText xml:space="preserve"> HYPERLINK "http://zakon.rada.gov.ua/laws/show/2245-14" \t "_blank" </w:instrText>
      </w:r>
      <w:r w:rsidRPr="009D4417">
        <w:rPr>
          <w:color w:val="000000"/>
          <w:szCs w:val="28"/>
          <w:lang w:val="uk-UA"/>
        </w:rPr>
      </w:r>
      <w:r w:rsidRPr="0095250D">
        <w:rPr>
          <w:color w:val="000000"/>
          <w:szCs w:val="28"/>
          <w:lang w:val="uk-UA"/>
        </w:rPr>
        <w:fldChar w:fldCharType="separate"/>
      </w:r>
      <w:r w:rsidRPr="0095250D">
        <w:rPr>
          <w:color w:val="0000FF"/>
          <w:szCs w:val="28"/>
          <w:u w:val="single"/>
          <w:lang w:val="uk-UA"/>
        </w:rPr>
        <w:t>Закон України</w:t>
      </w:r>
      <w:r w:rsidRPr="0095250D">
        <w:rPr>
          <w:color w:val="000000"/>
          <w:szCs w:val="28"/>
          <w:lang w:val="uk-UA"/>
        </w:rPr>
        <w:fldChar w:fldCharType="end"/>
      </w:r>
      <w:r w:rsidRPr="0095250D">
        <w:rPr>
          <w:color w:val="000000"/>
          <w:szCs w:val="28"/>
          <w:lang w:val="uk-UA"/>
        </w:rPr>
        <w:t> "Про об'єкти підвищеної небезпеки". Ідентифікація об'єктів підвищеної небезпеки (далі-ОПН). Повноваження суб'єкта господарювання, який має ОПН, щодо організації робіт з ідентифікації ОПН. Роль адміністрації та керівників підрозділів підприємства у виявленні небезпечного промислового устаткування, проведенні оцінки небезпечних промислових факторів, розробці планів ліквідації аварій та аварійно-рятувальних заходів, розробці заходів щодо підвищення рівня безпеки виробництва, організації навчання та протиаварійних тренувань персоналу. Формування звітів про стан безпеки праці, проведену протиаварійну роботу та про аварії, що сталися.</w:t>
      </w:r>
    </w:p>
    <w:p w:rsidR="00CC6DD3" w:rsidRPr="0095250D" w:rsidRDefault="00CC6DD3" w:rsidP="00EA57D5">
      <w:pPr>
        <w:ind w:firstLine="502"/>
        <w:jc w:val="both"/>
        <w:rPr>
          <w:color w:val="000000"/>
          <w:szCs w:val="28"/>
          <w:lang w:val="uk-UA"/>
        </w:rPr>
      </w:pPr>
      <w:bookmarkStart w:id="119" w:name="n323"/>
      <w:bookmarkEnd w:id="119"/>
      <w:r w:rsidRPr="0095250D">
        <w:rPr>
          <w:color w:val="000000"/>
          <w:szCs w:val="28"/>
          <w:lang w:val="uk-UA"/>
        </w:rPr>
        <w:t>Декларування безпеки ОПН - оцінка рівня небезпеки об'єктів, установлення імовірності можливих аварій, установлення прийнятного ризику та розробка заходів щодо його зниження. Мета і методика виявлення небезпечних чинників виробничих аварій. Визначення пріоритетів. Прогнозування аварій на виробництві. Методики оцінки можливостей виникнення аварій під час здійснення окремих технологічних процесів. Повноваження місцевих органів виконавчої влади щодо регулювання життєдіяльності ОПН. Роль місцевих органів виконавчої влади при вирішенні питань розміщення небезпечних промислових установок, у наданні допомоги підприємствам, проведенні інспекцій, ліквідації наслідків аварій, забезпеченні безпеки населення. Функціональна структура управління роботами з профілактики та ліквідації наслідків аварій. Взаємодія органів місцевої влади та керівників аварійно небезпечних виробництв щодо запобігання аваріям та ліквідації їх наслідків. Складання переліку промислових установок - джерел загрози великих виробничих аварій. Узгодження місць розташування виробництв. Проведення інспекцій.</w:t>
      </w:r>
    </w:p>
    <w:p w:rsidR="00CC6DD3" w:rsidRPr="0095250D" w:rsidRDefault="00CC6DD3" w:rsidP="00EA57D5">
      <w:pPr>
        <w:ind w:firstLine="502"/>
        <w:jc w:val="both"/>
        <w:rPr>
          <w:color w:val="000000"/>
          <w:szCs w:val="28"/>
          <w:lang w:val="uk-UA"/>
        </w:rPr>
      </w:pPr>
      <w:bookmarkStart w:id="120" w:name="n324"/>
      <w:bookmarkEnd w:id="120"/>
      <w:r w:rsidRPr="0095250D">
        <w:rPr>
          <w:color w:val="000000"/>
          <w:szCs w:val="28"/>
          <w:lang w:val="uk-UA"/>
        </w:rPr>
        <w:t>Планування заходів у разі надзвичайних ситуацій на виробництві. Організація аварійних служб та формування планів їх роботи. Управління здійсненням заходів у разі виникнення надзвичайних ситуацій. Порядок дії систем аварійної сигналізації та зв'язку, призначення персоналу та визначення його обов'язків.</w:t>
      </w:r>
    </w:p>
    <w:p w:rsidR="00CC6DD3" w:rsidRPr="0095250D" w:rsidRDefault="00CC6DD3" w:rsidP="00EA57D5">
      <w:pPr>
        <w:ind w:firstLine="502"/>
        <w:jc w:val="both"/>
        <w:rPr>
          <w:color w:val="000000"/>
          <w:szCs w:val="28"/>
          <w:lang w:val="uk-UA"/>
        </w:rPr>
      </w:pPr>
      <w:bookmarkStart w:id="121" w:name="n325"/>
      <w:bookmarkEnd w:id="121"/>
      <w:r w:rsidRPr="0095250D">
        <w:rPr>
          <w:color w:val="000000"/>
          <w:szCs w:val="28"/>
          <w:lang w:val="uk-UA"/>
        </w:rPr>
        <w:t>Вибір засобів контролю, управління і протиаварійного захисту (ПАЗ). Обґрунтування вибору енергозабезпечення (енергостійкості) системи контролю, управління і ПАЗ з урахуванням характеру технологічного процесу та енергетичного потенціалу об'єкта. Створення та організація роботи групи експертів на підприємстві. Складання та затвердження контрольних списків виробничих небезпечних чинників. Надання інформації громадськості.</w:t>
      </w:r>
    </w:p>
    <w:p w:rsidR="00CC6DD3" w:rsidRPr="0095250D" w:rsidRDefault="00CC6DD3" w:rsidP="00EA57D5">
      <w:pPr>
        <w:ind w:firstLine="502"/>
        <w:jc w:val="both"/>
        <w:rPr>
          <w:color w:val="000000"/>
          <w:szCs w:val="28"/>
          <w:lang w:val="uk-UA"/>
        </w:rPr>
      </w:pPr>
      <w:bookmarkStart w:id="122" w:name="n326"/>
      <w:bookmarkEnd w:id="122"/>
      <w:r w:rsidRPr="0095250D">
        <w:rPr>
          <w:color w:val="000000"/>
          <w:szCs w:val="28"/>
          <w:lang w:val="uk-UA"/>
        </w:rPr>
        <w:t>Примітка. Тема 9 тематичного плану і програми розробляється з урахуванням вимог нормативно-правових актів з охорони праці та промислової безпеки для конкретних напрямів економічної діяльності і виробництв.</w:t>
      </w:r>
    </w:p>
    <w:p w:rsidR="00CC6DD3" w:rsidRPr="0095250D" w:rsidRDefault="00CC6DD3" w:rsidP="00EA57D5">
      <w:pPr>
        <w:rPr>
          <w:szCs w:val="28"/>
          <w:lang w:val="uk-UA"/>
        </w:rPr>
      </w:pPr>
    </w:p>
    <w:p w:rsidR="00CC6DD3" w:rsidRPr="00B026D9" w:rsidRDefault="00CC6DD3" w:rsidP="00EA57D5">
      <w:pPr>
        <w:rPr>
          <w:lang w:val="uk-UA"/>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Pr="00B026D9" w:rsidRDefault="00CC6DD3" w:rsidP="00EA57D5">
      <w:pPr>
        <w:pStyle w:val="Title"/>
        <w:tabs>
          <w:tab w:val="left" w:pos="5760"/>
        </w:tabs>
        <w:ind w:left="5760" w:firstLine="6"/>
        <w:jc w:val="left"/>
        <w:rPr>
          <w:b w:val="0"/>
          <w:sz w:val="28"/>
          <w:szCs w:val="28"/>
        </w:rPr>
      </w:pPr>
      <w:r w:rsidRPr="00B026D9">
        <w:rPr>
          <w:b w:val="0"/>
          <w:sz w:val="28"/>
          <w:szCs w:val="28"/>
        </w:rPr>
        <w:t>ЗАТВЕРДЖЕНО</w:t>
      </w:r>
    </w:p>
    <w:p w:rsidR="00CC6DD3" w:rsidRPr="00B026D9" w:rsidRDefault="00CC6DD3" w:rsidP="00EA57D5">
      <w:pPr>
        <w:pStyle w:val="Title"/>
        <w:tabs>
          <w:tab w:val="left" w:pos="5760"/>
        </w:tabs>
        <w:ind w:left="5760" w:firstLine="6"/>
        <w:jc w:val="left"/>
        <w:rPr>
          <w:b w:val="0"/>
          <w:sz w:val="28"/>
          <w:szCs w:val="28"/>
        </w:rPr>
      </w:pPr>
      <w:r w:rsidRPr="00B026D9">
        <w:rPr>
          <w:b w:val="0"/>
          <w:sz w:val="28"/>
          <w:szCs w:val="28"/>
        </w:rPr>
        <w:t xml:space="preserve">Наказ начальника </w:t>
      </w:r>
      <w:r>
        <w:rPr>
          <w:b w:val="0"/>
          <w:sz w:val="28"/>
          <w:szCs w:val="28"/>
        </w:rPr>
        <w:t>відділу освіти Валківської районної державної адміністрації</w:t>
      </w:r>
    </w:p>
    <w:p w:rsidR="00CC6DD3" w:rsidRPr="008175F1" w:rsidRDefault="00CC6DD3" w:rsidP="00EA57D5">
      <w:pPr>
        <w:pStyle w:val="Title"/>
        <w:tabs>
          <w:tab w:val="left" w:pos="5760"/>
        </w:tabs>
        <w:ind w:left="5760" w:firstLine="6"/>
        <w:jc w:val="left"/>
        <w:rPr>
          <w:b w:val="0"/>
          <w:sz w:val="28"/>
          <w:szCs w:val="28"/>
        </w:rPr>
      </w:pPr>
      <w:r>
        <w:rPr>
          <w:b w:val="0"/>
          <w:sz w:val="28"/>
          <w:szCs w:val="28"/>
        </w:rPr>
        <w:t xml:space="preserve">від </w:t>
      </w:r>
      <w:r w:rsidRPr="008175F1">
        <w:rPr>
          <w:b w:val="0"/>
          <w:sz w:val="28"/>
          <w:szCs w:val="28"/>
        </w:rPr>
        <w:t>18.09.2019  № 1</w:t>
      </w:r>
      <w:r>
        <w:rPr>
          <w:b w:val="0"/>
          <w:sz w:val="28"/>
          <w:szCs w:val="28"/>
        </w:rPr>
        <w:t>29</w:t>
      </w:r>
      <w:r w:rsidRPr="008175F1">
        <w:rPr>
          <w:b w:val="0"/>
          <w:sz w:val="28"/>
          <w:szCs w:val="28"/>
        </w:rPr>
        <w:t xml:space="preserve"> </w:t>
      </w:r>
    </w:p>
    <w:p w:rsidR="00CC6DD3" w:rsidRDefault="00CC6DD3" w:rsidP="00EA57D5">
      <w:pPr>
        <w:rPr>
          <w:lang w:val="uk-UA"/>
        </w:rPr>
      </w:pPr>
    </w:p>
    <w:p w:rsidR="00CC6DD3" w:rsidRPr="00B026D9" w:rsidRDefault="00CC6DD3" w:rsidP="00EA57D5">
      <w:pPr>
        <w:rPr>
          <w:lang w:val="uk-UA"/>
        </w:rPr>
      </w:pPr>
    </w:p>
    <w:p w:rsidR="00CC6DD3" w:rsidRPr="00B026D9" w:rsidRDefault="00CC6DD3" w:rsidP="00EA57D5">
      <w:pPr>
        <w:jc w:val="center"/>
        <w:rPr>
          <w:b/>
          <w:lang w:val="uk-UA"/>
        </w:rPr>
      </w:pPr>
      <w:r w:rsidRPr="00B026D9">
        <w:rPr>
          <w:b/>
          <w:lang w:val="uk-UA"/>
        </w:rPr>
        <w:t>Графік проведення консультацій</w:t>
      </w:r>
    </w:p>
    <w:p w:rsidR="00CC6DD3" w:rsidRPr="00B026D9" w:rsidRDefault="00CC6DD3" w:rsidP="00EA57D5">
      <w:pPr>
        <w:jc w:val="center"/>
        <w:rPr>
          <w:b/>
          <w:lang w:val="uk-UA"/>
        </w:rPr>
      </w:pPr>
      <w:r>
        <w:rPr>
          <w:b/>
          <w:lang w:val="uk-UA"/>
        </w:rPr>
        <w:t>відділом освіти</w:t>
      </w:r>
    </w:p>
    <w:p w:rsidR="00CC6DD3" w:rsidRDefault="00CC6DD3" w:rsidP="00EA57D5">
      <w:pPr>
        <w:rPr>
          <w:lang w:val="uk-UA"/>
        </w:rPr>
      </w:pPr>
    </w:p>
    <w:tbl>
      <w:tblPr>
        <w:tblpPr w:leftFromText="180" w:rightFromText="180" w:vertAnchor="text" w:horzAnchor="margin" w:tblpXSpec="center" w:tblpY="1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8"/>
        <w:gridCol w:w="2463"/>
        <w:gridCol w:w="2464"/>
        <w:gridCol w:w="2464"/>
      </w:tblGrid>
      <w:tr w:rsidR="00CC6DD3" w:rsidRPr="00B026D9" w:rsidTr="00372A9D">
        <w:tc>
          <w:tcPr>
            <w:tcW w:w="948" w:type="dxa"/>
          </w:tcPr>
          <w:p w:rsidR="00CC6DD3" w:rsidRDefault="00CC6DD3" w:rsidP="008175F1">
            <w:pPr>
              <w:jc w:val="center"/>
              <w:rPr>
                <w:lang w:val="uk-UA"/>
              </w:rPr>
            </w:pPr>
            <w:r w:rsidRPr="00372A9D">
              <w:rPr>
                <w:lang w:val="uk-UA"/>
              </w:rPr>
              <w:t>№</w:t>
            </w:r>
          </w:p>
          <w:p w:rsidR="00CC6DD3" w:rsidRPr="00372A9D" w:rsidRDefault="00CC6DD3" w:rsidP="008175F1">
            <w:pPr>
              <w:jc w:val="center"/>
              <w:rPr>
                <w:lang w:val="uk-UA"/>
              </w:rPr>
            </w:pPr>
            <w:r w:rsidRPr="00372A9D">
              <w:rPr>
                <w:lang w:val="uk-UA"/>
              </w:rPr>
              <w:t>з/п</w:t>
            </w:r>
          </w:p>
        </w:tc>
        <w:tc>
          <w:tcPr>
            <w:tcW w:w="2463" w:type="dxa"/>
          </w:tcPr>
          <w:p w:rsidR="00CC6DD3" w:rsidRPr="00372A9D" w:rsidRDefault="00CC6DD3" w:rsidP="008175F1">
            <w:pPr>
              <w:jc w:val="center"/>
              <w:rPr>
                <w:lang w:val="uk-UA"/>
              </w:rPr>
            </w:pPr>
            <w:r w:rsidRPr="00372A9D">
              <w:rPr>
                <w:lang w:val="uk-UA"/>
              </w:rPr>
              <w:t>Дата консультації</w:t>
            </w:r>
          </w:p>
        </w:tc>
        <w:tc>
          <w:tcPr>
            <w:tcW w:w="2464" w:type="dxa"/>
          </w:tcPr>
          <w:p w:rsidR="00CC6DD3" w:rsidRPr="00372A9D" w:rsidRDefault="00CC6DD3" w:rsidP="008175F1">
            <w:pPr>
              <w:jc w:val="center"/>
              <w:rPr>
                <w:lang w:val="uk-UA"/>
              </w:rPr>
            </w:pPr>
            <w:r w:rsidRPr="00372A9D">
              <w:rPr>
                <w:lang w:val="uk-UA"/>
              </w:rPr>
              <w:t>Час консультації</w:t>
            </w:r>
          </w:p>
        </w:tc>
        <w:tc>
          <w:tcPr>
            <w:tcW w:w="2464" w:type="dxa"/>
          </w:tcPr>
          <w:p w:rsidR="00CC6DD3" w:rsidRPr="00372A9D" w:rsidRDefault="00CC6DD3" w:rsidP="008175F1">
            <w:pPr>
              <w:jc w:val="center"/>
              <w:rPr>
                <w:lang w:val="uk-UA"/>
              </w:rPr>
            </w:pPr>
            <w:r w:rsidRPr="00372A9D">
              <w:rPr>
                <w:lang w:val="uk-UA"/>
              </w:rPr>
              <w:t>Місце проведення консультації</w:t>
            </w:r>
          </w:p>
        </w:tc>
      </w:tr>
      <w:tr w:rsidR="00CC6DD3" w:rsidRPr="00B026D9" w:rsidTr="00372A9D">
        <w:tc>
          <w:tcPr>
            <w:tcW w:w="948" w:type="dxa"/>
          </w:tcPr>
          <w:p w:rsidR="00CC6DD3" w:rsidRPr="00372A9D" w:rsidRDefault="00CC6DD3" w:rsidP="008175F1">
            <w:pPr>
              <w:jc w:val="center"/>
              <w:rPr>
                <w:lang w:val="uk-UA"/>
              </w:rPr>
            </w:pPr>
            <w:r w:rsidRPr="00372A9D">
              <w:rPr>
                <w:lang w:val="uk-UA"/>
              </w:rPr>
              <w:t>1</w:t>
            </w:r>
            <w:r>
              <w:rPr>
                <w:lang w:val="uk-UA"/>
              </w:rPr>
              <w:t>.</w:t>
            </w:r>
          </w:p>
        </w:tc>
        <w:tc>
          <w:tcPr>
            <w:tcW w:w="2463" w:type="dxa"/>
          </w:tcPr>
          <w:p w:rsidR="00CC6DD3" w:rsidRPr="00372A9D" w:rsidRDefault="00CC6DD3" w:rsidP="00EA57D5">
            <w:pPr>
              <w:rPr>
                <w:lang w:val="uk-UA"/>
              </w:rPr>
            </w:pPr>
            <w:r w:rsidRPr="00372A9D">
              <w:rPr>
                <w:lang w:val="uk-UA"/>
              </w:rPr>
              <w:t>23.09.2019</w:t>
            </w:r>
          </w:p>
        </w:tc>
        <w:tc>
          <w:tcPr>
            <w:tcW w:w="2464" w:type="dxa"/>
          </w:tcPr>
          <w:p w:rsidR="00CC6DD3" w:rsidRPr="008175F1" w:rsidRDefault="00CC6DD3" w:rsidP="00EA57D5">
            <w:pPr>
              <w:rPr>
                <w:vertAlign w:val="superscript"/>
                <w:lang w:val="uk-UA"/>
              </w:rPr>
            </w:pPr>
            <w:r w:rsidRPr="00372A9D">
              <w:rPr>
                <w:lang w:val="uk-UA"/>
              </w:rPr>
              <w:t>11</w:t>
            </w:r>
            <w:r>
              <w:rPr>
                <w:vertAlign w:val="superscript"/>
                <w:lang w:val="uk-UA"/>
              </w:rPr>
              <w:t>00</w:t>
            </w:r>
            <w:r w:rsidRPr="00372A9D">
              <w:rPr>
                <w:lang w:val="uk-UA"/>
              </w:rPr>
              <w:t>-13</w:t>
            </w:r>
            <w:r>
              <w:rPr>
                <w:vertAlign w:val="superscript"/>
                <w:lang w:val="uk-UA"/>
              </w:rPr>
              <w:t>00</w:t>
            </w:r>
            <w:r w:rsidRPr="00372A9D">
              <w:rPr>
                <w:lang w:val="uk-UA"/>
              </w:rPr>
              <w:t xml:space="preserve"> </w:t>
            </w:r>
            <w:r>
              <w:rPr>
                <w:lang w:val="uk-UA"/>
              </w:rPr>
              <w:t xml:space="preserve"> </w:t>
            </w:r>
            <w:r w:rsidRPr="00372A9D">
              <w:rPr>
                <w:lang w:val="uk-UA"/>
              </w:rPr>
              <w:t>14</w:t>
            </w:r>
            <w:r>
              <w:rPr>
                <w:vertAlign w:val="superscript"/>
                <w:lang w:val="uk-UA"/>
              </w:rPr>
              <w:t>00</w:t>
            </w:r>
            <w:r w:rsidRPr="00372A9D">
              <w:rPr>
                <w:lang w:val="uk-UA"/>
              </w:rPr>
              <w:t>-16</w:t>
            </w:r>
            <w:r>
              <w:rPr>
                <w:vertAlign w:val="superscript"/>
                <w:lang w:val="uk-UA"/>
              </w:rPr>
              <w:t>00</w:t>
            </w:r>
          </w:p>
        </w:tc>
        <w:tc>
          <w:tcPr>
            <w:tcW w:w="2464" w:type="dxa"/>
          </w:tcPr>
          <w:p w:rsidR="00CC6DD3" w:rsidRPr="00372A9D" w:rsidRDefault="00CC6DD3" w:rsidP="00EA57D5">
            <w:pPr>
              <w:rPr>
                <w:lang w:val="uk-UA"/>
              </w:rPr>
            </w:pPr>
            <w:r w:rsidRPr="00372A9D">
              <w:rPr>
                <w:lang w:val="uk-UA"/>
              </w:rPr>
              <w:t xml:space="preserve">Відділ освіти </w:t>
            </w:r>
          </w:p>
        </w:tc>
      </w:tr>
      <w:tr w:rsidR="00CC6DD3" w:rsidRPr="00B026D9" w:rsidTr="00372A9D">
        <w:tc>
          <w:tcPr>
            <w:tcW w:w="948" w:type="dxa"/>
          </w:tcPr>
          <w:p w:rsidR="00CC6DD3" w:rsidRPr="00372A9D" w:rsidRDefault="00CC6DD3" w:rsidP="008175F1">
            <w:pPr>
              <w:jc w:val="center"/>
              <w:rPr>
                <w:lang w:val="uk-UA"/>
              </w:rPr>
            </w:pPr>
            <w:r w:rsidRPr="00372A9D">
              <w:rPr>
                <w:lang w:val="uk-UA"/>
              </w:rPr>
              <w:t>2</w:t>
            </w:r>
            <w:r>
              <w:rPr>
                <w:lang w:val="uk-UA"/>
              </w:rPr>
              <w:t>.</w:t>
            </w:r>
          </w:p>
        </w:tc>
        <w:tc>
          <w:tcPr>
            <w:tcW w:w="2463" w:type="dxa"/>
          </w:tcPr>
          <w:p w:rsidR="00CC6DD3" w:rsidRPr="00372A9D" w:rsidRDefault="00CC6DD3" w:rsidP="00EA57D5">
            <w:pPr>
              <w:rPr>
                <w:lang w:val="uk-UA"/>
              </w:rPr>
            </w:pPr>
            <w:r w:rsidRPr="00372A9D">
              <w:rPr>
                <w:lang w:val="uk-UA"/>
              </w:rPr>
              <w:t>24.09.2019</w:t>
            </w:r>
          </w:p>
        </w:tc>
        <w:tc>
          <w:tcPr>
            <w:tcW w:w="2464" w:type="dxa"/>
          </w:tcPr>
          <w:p w:rsidR="00CC6DD3" w:rsidRPr="008175F1" w:rsidRDefault="00CC6DD3" w:rsidP="00EA57D5">
            <w:pPr>
              <w:rPr>
                <w:vertAlign w:val="superscript"/>
                <w:lang w:val="uk-UA"/>
              </w:rPr>
            </w:pPr>
            <w:r w:rsidRPr="00372A9D">
              <w:rPr>
                <w:lang w:val="uk-UA"/>
              </w:rPr>
              <w:t>11</w:t>
            </w:r>
            <w:r>
              <w:rPr>
                <w:vertAlign w:val="superscript"/>
                <w:lang w:val="uk-UA"/>
              </w:rPr>
              <w:t>00</w:t>
            </w:r>
            <w:r w:rsidRPr="00372A9D">
              <w:rPr>
                <w:lang w:val="uk-UA"/>
              </w:rPr>
              <w:t>-13</w:t>
            </w:r>
            <w:r>
              <w:rPr>
                <w:vertAlign w:val="superscript"/>
                <w:lang w:val="uk-UA"/>
              </w:rPr>
              <w:t>00</w:t>
            </w:r>
            <w:r w:rsidRPr="00372A9D">
              <w:rPr>
                <w:lang w:val="uk-UA"/>
              </w:rPr>
              <w:t xml:space="preserve"> </w:t>
            </w:r>
            <w:r>
              <w:rPr>
                <w:lang w:val="uk-UA"/>
              </w:rPr>
              <w:t xml:space="preserve"> </w:t>
            </w:r>
            <w:r w:rsidRPr="00372A9D">
              <w:rPr>
                <w:lang w:val="uk-UA"/>
              </w:rPr>
              <w:t>14</w:t>
            </w:r>
            <w:r>
              <w:rPr>
                <w:vertAlign w:val="superscript"/>
                <w:lang w:val="uk-UA"/>
              </w:rPr>
              <w:t>00</w:t>
            </w:r>
            <w:r w:rsidRPr="00372A9D">
              <w:rPr>
                <w:lang w:val="uk-UA"/>
              </w:rPr>
              <w:t>-16</w:t>
            </w:r>
            <w:r>
              <w:rPr>
                <w:vertAlign w:val="superscript"/>
                <w:lang w:val="uk-UA"/>
              </w:rPr>
              <w:t>00</w:t>
            </w:r>
          </w:p>
        </w:tc>
        <w:tc>
          <w:tcPr>
            <w:tcW w:w="2464" w:type="dxa"/>
          </w:tcPr>
          <w:p w:rsidR="00CC6DD3" w:rsidRPr="00372A9D" w:rsidRDefault="00CC6DD3" w:rsidP="00EA57D5">
            <w:pPr>
              <w:rPr>
                <w:lang w:val="uk-UA"/>
              </w:rPr>
            </w:pPr>
            <w:r w:rsidRPr="00372A9D">
              <w:rPr>
                <w:lang w:val="uk-UA"/>
              </w:rPr>
              <w:t xml:space="preserve">Відділ освіти </w:t>
            </w:r>
          </w:p>
        </w:tc>
      </w:tr>
      <w:tr w:rsidR="00CC6DD3" w:rsidRPr="00B026D9" w:rsidTr="00372A9D">
        <w:tc>
          <w:tcPr>
            <w:tcW w:w="948" w:type="dxa"/>
          </w:tcPr>
          <w:p w:rsidR="00CC6DD3" w:rsidRPr="00372A9D" w:rsidRDefault="00CC6DD3" w:rsidP="008175F1">
            <w:pPr>
              <w:jc w:val="center"/>
              <w:rPr>
                <w:lang w:val="uk-UA"/>
              </w:rPr>
            </w:pPr>
            <w:r w:rsidRPr="00372A9D">
              <w:rPr>
                <w:lang w:val="uk-UA"/>
              </w:rPr>
              <w:t>3</w:t>
            </w:r>
            <w:r>
              <w:rPr>
                <w:lang w:val="uk-UA"/>
              </w:rPr>
              <w:t>.</w:t>
            </w:r>
          </w:p>
        </w:tc>
        <w:tc>
          <w:tcPr>
            <w:tcW w:w="2463" w:type="dxa"/>
          </w:tcPr>
          <w:p w:rsidR="00CC6DD3" w:rsidRPr="00372A9D" w:rsidRDefault="00CC6DD3" w:rsidP="00EA57D5">
            <w:pPr>
              <w:rPr>
                <w:lang w:val="uk-UA"/>
              </w:rPr>
            </w:pPr>
            <w:r w:rsidRPr="00372A9D">
              <w:rPr>
                <w:lang w:val="uk-UA"/>
              </w:rPr>
              <w:t>25.09.2019</w:t>
            </w:r>
          </w:p>
        </w:tc>
        <w:tc>
          <w:tcPr>
            <w:tcW w:w="2464" w:type="dxa"/>
          </w:tcPr>
          <w:p w:rsidR="00CC6DD3" w:rsidRPr="008175F1" w:rsidRDefault="00CC6DD3" w:rsidP="00EA57D5">
            <w:pPr>
              <w:rPr>
                <w:vertAlign w:val="superscript"/>
                <w:lang w:val="uk-UA"/>
              </w:rPr>
            </w:pPr>
            <w:r w:rsidRPr="00372A9D">
              <w:rPr>
                <w:lang w:val="uk-UA"/>
              </w:rPr>
              <w:t>11</w:t>
            </w:r>
            <w:r>
              <w:rPr>
                <w:vertAlign w:val="superscript"/>
                <w:lang w:val="uk-UA"/>
              </w:rPr>
              <w:t>00</w:t>
            </w:r>
            <w:r w:rsidRPr="00372A9D">
              <w:rPr>
                <w:lang w:val="uk-UA"/>
              </w:rPr>
              <w:t>-13</w:t>
            </w:r>
            <w:r>
              <w:rPr>
                <w:vertAlign w:val="superscript"/>
                <w:lang w:val="uk-UA"/>
              </w:rPr>
              <w:t>00</w:t>
            </w:r>
            <w:r>
              <w:rPr>
                <w:lang w:val="uk-UA"/>
              </w:rPr>
              <w:t xml:space="preserve">  </w:t>
            </w:r>
            <w:r w:rsidRPr="00372A9D">
              <w:rPr>
                <w:lang w:val="uk-UA"/>
              </w:rPr>
              <w:t>14</w:t>
            </w:r>
            <w:r>
              <w:rPr>
                <w:vertAlign w:val="superscript"/>
                <w:lang w:val="uk-UA"/>
              </w:rPr>
              <w:t>00</w:t>
            </w:r>
            <w:r w:rsidRPr="00372A9D">
              <w:rPr>
                <w:lang w:val="uk-UA"/>
              </w:rPr>
              <w:t>-16</w:t>
            </w:r>
            <w:r>
              <w:rPr>
                <w:vertAlign w:val="superscript"/>
                <w:lang w:val="uk-UA"/>
              </w:rPr>
              <w:t>00</w:t>
            </w:r>
          </w:p>
        </w:tc>
        <w:tc>
          <w:tcPr>
            <w:tcW w:w="2464" w:type="dxa"/>
          </w:tcPr>
          <w:p w:rsidR="00CC6DD3" w:rsidRPr="00372A9D" w:rsidRDefault="00CC6DD3" w:rsidP="00EA57D5">
            <w:pPr>
              <w:rPr>
                <w:lang w:val="uk-UA"/>
              </w:rPr>
            </w:pPr>
            <w:r w:rsidRPr="00372A9D">
              <w:rPr>
                <w:lang w:val="uk-UA"/>
              </w:rPr>
              <w:t>Відділ освіти</w:t>
            </w:r>
          </w:p>
        </w:tc>
      </w:tr>
      <w:tr w:rsidR="00CC6DD3" w:rsidRPr="00B026D9" w:rsidTr="00372A9D">
        <w:tc>
          <w:tcPr>
            <w:tcW w:w="948" w:type="dxa"/>
          </w:tcPr>
          <w:p w:rsidR="00CC6DD3" w:rsidRPr="00372A9D" w:rsidRDefault="00CC6DD3" w:rsidP="008175F1">
            <w:pPr>
              <w:jc w:val="center"/>
              <w:rPr>
                <w:lang w:val="uk-UA"/>
              </w:rPr>
            </w:pPr>
            <w:r w:rsidRPr="00372A9D">
              <w:rPr>
                <w:lang w:val="uk-UA"/>
              </w:rPr>
              <w:t>4</w:t>
            </w:r>
            <w:r>
              <w:rPr>
                <w:lang w:val="uk-UA"/>
              </w:rPr>
              <w:t>.</w:t>
            </w:r>
          </w:p>
        </w:tc>
        <w:tc>
          <w:tcPr>
            <w:tcW w:w="2463" w:type="dxa"/>
          </w:tcPr>
          <w:p w:rsidR="00CC6DD3" w:rsidRPr="00372A9D" w:rsidRDefault="00CC6DD3" w:rsidP="00EA57D5">
            <w:pPr>
              <w:rPr>
                <w:lang w:val="uk-UA"/>
              </w:rPr>
            </w:pPr>
            <w:r w:rsidRPr="00372A9D">
              <w:rPr>
                <w:lang w:val="uk-UA"/>
              </w:rPr>
              <w:t>26.09.2019</w:t>
            </w:r>
          </w:p>
        </w:tc>
        <w:tc>
          <w:tcPr>
            <w:tcW w:w="2464" w:type="dxa"/>
          </w:tcPr>
          <w:p w:rsidR="00CC6DD3" w:rsidRPr="008175F1" w:rsidRDefault="00CC6DD3" w:rsidP="00EA57D5">
            <w:pPr>
              <w:rPr>
                <w:vertAlign w:val="superscript"/>
                <w:lang w:val="uk-UA"/>
              </w:rPr>
            </w:pPr>
            <w:r w:rsidRPr="00372A9D">
              <w:rPr>
                <w:lang w:val="uk-UA"/>
              </w:rPr>
              <w:t>11</w:t>
            </w:r>
            <w:r>
              <w:rPr>
                <w:vertAlign w:val="superscript"/>
                <w:lang w:val="uk-UA"/>
              </w:rPr>
              <w:t>00</w:t>
            </w:r>
            <w:r w:rsidRPr="00372A9D">
              <w:rPr>
                <w:lang w:val="uk-UA"/>
              </w:rPr>
              <w:t>-13</w:t>
            </w:r>
            <w:r>
              <w:rPr>
                <w:vertAlign w:val="superscript"/>
                <w:lang w:val="uk-UA"/>
              </w:rPr>
              <w:t>00</w:t>
            </w:r>
            <w:r w:rsidRPr="00372A9D">
              <w:rPr>
                <w:lang w:val="uk-UA"/>
              </w:rPr>
              <w:t xml:space="preserve"> </w:t>
            </w:r>
            <w:r>
              <w:rPr>
                <w:lang w:val="uk-UA"/>
              </w:rPr>
              <w:t xml:space="preserve"> </w:t>
            </w:r>
            <w:r w:rsidRPr="00372A9D">
              <w:rPr>
                <w:lang w:val="uk-UA"/>
              </w:rPr>
              <w:t>14</w:t>
            </w:r>
            <w:r>
              <w:rPr>
                <w:vertAlign w:val="superscript"/>
                <w:lang w:val="uk-UA"/>
              </w:rPr>
              <w:t>00</w:t>
            </w:r>
            <w:r w:rsidRPr="00372A9D">
              <w:rPr>
                <w:lang w:val="uk-UA"/>
              </w:rPr>
              <w:t>-16</w:t>
            </w:r>
            <w:r>
              <w:rPr>
                <w:vertAlign w:val="superscript"/>
                <w:lang w:val="uk-UA"/>
              </w:rPr>
              <w:t>00</w:t>
            </w:r>
          </w:p>
        </w:tc>
        <w:tc>
          <w:tcPr>
            <w:tcW w:w="2464" w:type="dxa"/>
          </w:tcPr>
          <w:p w:rsidR="00CC6DD3" w:rsidRPr="00372A9D" w:rsidRDefault="00CC6DD3" w:rsidP="00EA57D5">
            <w:pPr>
              <w:rPr>
                <w:lang w:val="uk-UA"/>
              </w:rPr>
            </w:pPr>
            <w:r w:rsidRPr="00372A9D">
              <w:rPr>
                <w:lang w:val="uk-UA"/>
              </w:rPr>
              <w:t xml:space="preserve">Відділ освіти </w:t>
            </w:r>
          </w:p>
        </w:tc>
      </w:tr>
      <w:tr w:rsidR="00CC6DD3" w:rsidRPr="00B026D9" w:rsidTr="00372A9D">
        <w:tc>
          <w:tcPr>
            <w:tcW w:w="948" w:type="dxa"/>
          </w:tcPr>
          <w:p w:rsidR="00CC6DD3" w:rsidRPr="00372A9D" w:rsidRDefault="00CC6DD3" w:rsidP="008175F1">
            <w:pPr>
              <w:jc w:val="center"/>
              <w:rPr>
                <w:lang w:val="uk-UA"/>
              </w:rPr>
            </w:pPr>
            <w:r w:rsidRPr="00372A9D">
              <w:rPr>
                <w:lang w:val="uk-UA"/>
              </w:rPr>
              <w:t>5</w:t>
            </w:r>
            <w:r>
              <w:rPr>
                <w:lang w:val="uk-UA"/>
              </w:rPr>
              <w:t>.</w:t>
            </w:r>
          </w:p>
        </w:tc>
        <w:tc>
          <w:tcPr>
            <w:tcW w:w="2463" w:type="dxa"/>
          </w:tcPr>
          <w:p w:rsidR="00CC6DD3" w:rsidRPr="00372A9D" w:rsidRDefault="00CC6DD3" w:rsidP="00EA57D5">
            <w:pPr>
              <w:rPr>
                <w:lang w:val="uk-UA"/>
              </w:rPr>
            </w:pPr>
            <w:r w:rsidRPr="00372A9D">
              <w:rPr>
                <w:lang w:val="uk-UA"/>
              </w:rPr>
              <w:t>27.09.2019</w:t>
            </w:r>
          </w:p>
        </w:tc>
        <w:tc>
          <w:tcPr>
            <w:tcW w:w="2464" w:type="dxa"/>
          </w:tcPr>
          <w:p w:rsidR="00CC6DD3" w:rsidRPr="008175F1" w:rsidRDefault="00CC6DD3" w:rsidP="00EA57D5">
            <w:pPr>
              <w:rPr>
                <w:vertAlign w:val="superscript"/>
                <w:lang w:val="uk-UA"/>
              </w:rPr>
            </w:pPr>
            <w:r w:rsidRPr="00372A9D">
              <w:rPr>
                <w:lang w:val="uk-UA"/>
              </w:rPr>
              <w:t>11</w:t>
            </w:r>
            <w:r>
              <w:rPr>
                <w:vertAlign w:val="superscript"/>
                <w:lang w:val="uk-UA"/>
              </w:rPr>
              <w:t>00</w:t>
            </w:r>
            <w:r w:rsidRPr="00372A9D">
              <w:rPr>
                <w:lang w:val="uk-UA"/>
              </w:rPr>
              <w:t>-13</w:t>
            </w:r>
            <w:r>
              <w:rPr>
                <w:vertAlign w:val="superscript"/>
                <w:lang w:val="uk-UA"/>
              </w:rPr>
              <w:t>00</w:t>
            </w:r>
            <w:r w:rsidRPr="00372A9D">
              <w:rPr>
                <w:lang w:val="uk-UA"/>
              </w:rPr>
              <w:t xml:space="preserve"> </w:t>
            </w:r>
            <w:r>
              <w:rPr>
                <w:lang w:val="uk-UA"/>
              </w:rPr>
              <w:t xml:space="preserve"> </w:t>
            </w:r>
            <w:r w:rsidRPr="00372A9D">
              <w:rPr>
                <w:lang w:val="uk-UA"/>
              </w:rPr>
              <w:t>14</w:t>
            </w:r>
            <w:r>
              <w:rPr>
                <w:vertAlign w:val="superscript"/>
                <w:lang w:val="uk-UA"/>
              </w:rPr>
              <w:t>00</w:t>
            </w:r>
            <w:r w:rsidRPr="00372A9D">
              <w:rPr>
                <w:lang w:val="uk-UA"/>
              </w:rPr>
              <w:t>-16</w:t>
            </w:r>
            <w:r>
              <w:rPr>
                <w:vertAlign w:val="superscript"/>
                <w:lang w:val="uk-UA"/>
              </w:rPr>
              <w:t>00</w:t>
            </w:r>
          </w:p>
        </w:tc>
        <w:tc>
          <w:tcPr>
            <w:tcW w:w="2464" w:type="dxa"/>
          </w:tcPr>
          <w:p w:rsidR="00CC6DD3" w:rsidRPr="00372A9D" w:rsidRDefault="00CC6DD3" w:rsidP="00EA57D5">
            <w:pPr>
              <w:rPr>
                <w:lang w:val="uk-UA"/>
              </w:rPr>
            </w:pPr>
            <w:r w:rsidRPr="00372A9D">
              <w:rPr>
                <w:lang w:val="uk-UA"/>
              </w:rPr>
              <w:t xml:space="preserve">Відділ освіти </w:t>
            </w:r>
          </w:p>
        </w:tc>
      </w:tr>
    </w:tbl>
    <w:p w:rsidR="00CC6DD3" w:rsidRPr="00B026D9" w:rsidRDefault="00CC6DD3" w:rsidP="00EA57D5">
      <w:pPr>
        <w:rPr>
          <w:lang w:val="uk-UA"/>
        </w:rPr>
      </w:pPr>
    </w:p>
    <w:p w:rsidR="00CC6DD3" w:rsidRPr="00B026D9" w:rsidRDefault="00CC6DD3" w:rsidP="00EA57D5">
      <w:pPr>
        <w:rPr>
          <w:lang w:val="uk-UA"/>
        </w:rPr>
      </w:pPr>
    </w:p>
    <w:p w:rsidR="00CC6DD3" w:rsidRPr="00B026D9" w:rsidRDefault="00CC6DD3" w:rsidP="00EA57D5">
      <w:pPr>
        <w:rPr>
          <w:lang w:val="uk-UA"/>
        </w:rPr>
      </w:pPr>
    </w:p>
    <w:p w:rsidR="00CC6DD3" w:rsidRPr="00B026D9" w:rsidRDefault="00CC6DD3" w:rsidP="00EA57D5">
      <w:pPr>
        <w:rPr>
          <w:lang w:val="uk-UA"/>
        </w:rPr>
      </w:pPr>
    </w:p>
    <w:p w:rsidR="00CC6DD3" w:rsidRPr="00B026D9" w:rsidRDefault="00CC6DD3" w:rsidP="00EA57D5">
      <w:pPr>
        <w:rPr>
          <w:lang w:val="uk-UA"/>
        </w:rPr>
      </w:pPr>
    </w:p>
    <w:p w:rsidR="00CC6DD3" w:rsidRPr="00B026D9" w:rsidRDefault="00CC6DD3" w:rsidP="00EA57D5">
      <w:pPr>
        <w:rPr>
          <w:lang w:val="uk-UA"/>
        </w:rPr>
      </w:pPr>
    </w:p>
    <w:p w:rsidR="00CC6DD3" w:rsidRPr="00B026D9" w:rsidRDefault="00CC6DD3" w:rsidP="00EA57D5">
      <w:pPr>
        <w:rPr>
          <w:lang w:val="uk-UA"/>
        </w:rPr>
      </w:pPr>
    </w:p>
    <w:p w:rsidR="00CC6DD3" w:rsidRPr="00B026D9" w:rsidRDefault="00CC6DD3" w:rsidP="00EA57D5">
      <w:pPr>
        <w:rPr>
          <w:lang w:val="uk-UA"/>
        </w:rPr>
      </w:pPr>
    </w:p>
    <w:p w:rsidR="00CC6DD3" w:rsidRPr="00B026D9" w:rsidRDefault="00CC6DD3" w:rsidP="00EA57D5">
      <w:pPr>
        <w:rPr>
          <w:lang w:val="uk-UA"/>
        </w:rPr>
      </w:pPr>
    </w:p>
    <w:p w:rsidR="00CC6DD3" w:rsidRPr="00B026D9" w:rsidRDefault="00CC6DD3" w:rsidP="00EA57D5">
      <w:pPr>
        <w:rPr>
          <w:lang w:val="uk-UA"/>
        </w:rPr>
      </w:pPr>
    </w:p>
    <w:p w:rsidR="00CC6DD3" w:rsidRPr="00B026D9" w:rsidRDefault="00CC6DD3" w:rsidP="00EA57D5">
      <w:pPr>
        <w:rPr>
          <w:lang w:val="uk-UA"/>
        </w:rPr>
      </w:pPr>
    </w:p>
    <w:p w:rsidR="00CC6DD3" w:rsidRPr="00B026D9" w:rsidRDefault="00CC6DD3" w:rsidP="00EA57D5">
      <w:pPr>
        <w:rPr>
          <w:lang w:val="uk-UA"/>
        </w:rPr>
      </w:pPr>
    </w:p>
    <w:p w:rsidR="00CC6DD3" w:rsidRPr="00B026D9" w:rsidRDefault="00CC6DD3" w:rsidP="00EA57D5">
      <w:pPr>
        <w:rPr>
          <w:lang w:val="uk-UA"/>
        </w:rPr>
      </w:pPr>
    </w:p>
    <w:p w:rsidR="00CC6DD3" w:rsidRPr="00B026D9" w:rsidRDefault="00CC6DD3" w:rsidP="00EA57D5">
      <w:pPr>
        <w:rPr>
          <w:lang w:val="uk-UA"/>
        </w:rPr>
      </w:pPr>
    </w:p>
    <w:p w:rsidR="00CC6DD3" w:rsidRPr="00B026D9" w:rsidRDefault="00CC6DD3" w:rsidP="00EA57D5">
      <w:pPr>
        <w:rPr>
          <w:lang w:val="uk-UA"/>
        </w:rPr>
      </w:pPr>
    </w:p>
    <w:p w:rsidR="00CC6DD3" w:rsidRPr="00B026D9" w:rsidRDefault="00CC6DD3" w:rsidP="00EA57D5">
      <w:pPr>
        <w:rPr>
          <w:lang w:val="uk-UA"/>
        </w:rPr>
      </w:pPr>
    </w:p>
    <w:p w:rsidR="00CC6DD3" w:rsidRPr="00B026D9" w:rsidRDefault="00CC6DD3" w:rsidP="00EA57D5">
      <w:pPr>
        <w:rPr>
          <w:lang w:val="uk-UA"/>
        </w:rPr>
      </w:pPr>
    </w:p>
    <w:p w:rsidR="00CC6DD3" w:rsidRPr="00B026D9" w:rsidRDefault="00CC6DD3" w:rsidP="00EA57D5">
      <w:pPr>
        <w:rPr>
          <w:lang w:val="uk-UA"/>
        </w:rPr>
      </w:pPr>
    </w:p>
    <w:p w:rsidR="00CC6DD3" w:rsidRPr="00B026D9" w:rsidRDefault="00CC6DD3" w:rsidP="00EA57D5">
      <w:pPr>
        <w:rPr>
          <w:lang w:val="uk-UA"/>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Default="00CC6DD3" w:rsidP="00EA57D5">
      <w:pPr>
        <w:pStyle w:val="Title"/>
        <w:tabs>
          <w:tab w:val="left" w:pos="5760"/>
        </w:tabs>
        <w:ind w:left="5760" w:firstLine="6"/>
        <w:jc w:val="left"/>
        <w:rPr>
          <w:b w:val="0"/>
          <w:sz w:val="28"/>
          <w:szCs w:val="28"/>
        </w:rPr>
      </w:pPr>
    </w:p>
    <w:p w:rsidR="00CC6DD3" w:rsidRPr="00B026D9" w:rsidRDefault="00CC6DD3" w:rsidP="00EA57D5">
      <w:pPr>
        <w:pStyle w:val="Title"/>
        <w:tabs>
          <w:tab w:val="left" w:pos="5760"/>
        </w:tabs>
        <w:ind w:left="5760" w:firstLine="6"/>
        <w:jc w:val="left"/>
        <w:rPr>
          <w:b w:val="0"/>
          <w:sz w:val="28"/>
          <w:szCs w:val="28"/>
        </w:rPr>
      </w:pPr>
      <w:r w:rsidRPr="00B026D9">
        <w:rPr>
          <w:b w:val="0"/>
          <w:sz w:val="28"/>
          <w:szCs w:val="28"/>
        </w:rPr>
        <w:t>ЗАТВЕРДЖЕНО</w:t>
      </w:r>
    </w:p>
    <w:p w:rsidR="00CC6DD3" w:rsidRPr="00B026D9" w:rsidRDefault="00CC6DD3" w:rsidP="00EA57D5">
      <w:pPr>
        <w:pStyle w:val="Title"/>
        <w:tabs>
          <w:tab w:val="left" w:pos="5760"/>
        </w:tabs>
        <w:ind w:left="5760" w:firstLine="6"/>
        <w:jc w:val="left"/>
        <w:rPr>
          <w:b w:val="0"/>
          <w:sz w:val="28"/>
          <w:szCs w:val="28"/>
        </w:rPr>
      </w:pPr>
      <w:r w:rsidRPr="00B026D9">
        <w:rPr>
          <w:b w:val="0"/>
          <w:sz w:val="28"/>
          <w:szCs w:val="28"/>
        </w:rPr>
        <w:t xml:space="preserve">Наказ начальника </w:t>
      </w:r>
      <w:r>
        <w:rPr>
          <w:b w:val="0"/>
          <w:sz w:val="28"/>
          <w:szCs w:val="28"/>
        </w:rPr>
        <w:t>відділу освіти Валківської районної державної адміністрації</w:t>
      </w:r>
    </w:p>
    <w:p w:rsidR="00CC6DD3" w:rsidRPr="00DA0CD5" w:rsidRDefault="00CC6DD3" w:rsidP="00EA57D5">
      <w:pPr>
        <w:pStyle w:val="Title"/>
        <w:tabs>
          <w:tab w:val="left" w:pos="5760"/>
        </w:tabs>
        <w:ind w:left="5760" w:firstLine="6"/>
        <w:jc w:val="left"/>
        <w:rPr>
          <w:b w:val="0"/>
          <w:sz w:val="28"/>
          <w:szCs w:val="28"/>
        </w:rPr>
      </w:pPr>
      <w:r w:rsidRPr="00DA0CD5">
        <w:rPr>
          <w:b w:val="0"/>
          <w:sz w:val="28"/>
          <w:szCs w:val="28"/>
        </w:rPr>
        <w:t>від 18.09.2019  № 1</w:t>
      </w:r>
      <w:r>
        <w:rPr>
          <w:b w:val="0"/>
          <w:sz w:val="28"/>
          <w:szCs w:val="28"/>
        </w:rPr>
        <w:t>29</w:t>
      </w:r>
      <w:r w:rsidRPr="00DA0CD5">
        <w:rPr>
          <w:b w:val="0"/>
          <w:sz w:val="28"/>
          <w:szCs w:val="28"/>
        </w:rPr>
        <w:t xml:space="preserve"> </w:t>
      </w:r>
    </w:p>
    <w:p w:rsidR="00CC6DD3" w:rsidRDefault="00CC6DD3" w:rsidP="00EA57D5">
      <w:pPr>
        <w:jc w:val="both"/>
        <w:rPr>
          <w:szCs w:val="28"/>
          <w:lang w:val="uk-UA"/>
        </w:rPr>
      </w:pPr>
    </w:p>
    <w:p w:rsidR="00CC6DD3" w:rsidRDefault="00CC6DD3" w:rsidP="00EA57D5">
      <w:pPr>
        <w:ind w:left="720" w:hanging="720"/>
        <w:jc w:val="center"/>
        <w:rPr>
          <w:b/>
          <w:szCs w:val="28"/>
          <w:lang w:val="uk-UA"/>
        </w:rPr>
      </w:pPr>
      <w:r w:rsidRPr="00B026D9">
        <w:rPr>
          <w:b/>
          <w:szCs w:val="28"/>
          <w:lang w:val="uk-UA"/>
        </w:rPr>
        <w:t>Перелік екзаменаційних білетів з перевірки знань з питань охорони праці</w:t>
      </w:r>
    </w:p>
    <w:p w:rsidR="00CC6DD3" w:rsidRPr="00AB24A6" w:rsidRDefault="00CC6DD3" w:rsidP="00EA57D5">
      <w:pPr>
        <w:ind w:left="720" w:hanging="720"/>
        <w:jc w:val="center"/>
        <w:rPr>
          <w:b/>
          <w:szCs w:val="28"/>
          <w:lang w:val="uk-UA"/>
        </w:rPr>
      </w:pPr>
    </w:p>
    <w:p w:rsidR="00CC6DD3" w:rsidRPr="00AB24A6" w:rsidRDefault="00CC6DD3" w:rsidP="00EA57D5">
      <w:pPr>
        <w:pStyle w:val="Heading2"/>
        <w:spacing w:before="0"/>
        <w:jc w:val="center"/>
        <w:rPr>
          <w:rFonts w:ascii="Times New Roman" w:hAnsi="Times New Roman"/>
          <w:color w:val="auto"/>
          <w:sz w:val="28"/>
          <w:szCs w:val="28"/>
          <w:lang w:val="uk-UA"/>
        </w:rPr>
      </w:pPr>
      <w:r w:rsidRPr="00AB24A6">
        <w:rPr>
          <w:rFonts w:ascii="Times New Roman" w:hAnsi="Times New Roman"/>
          <w:color w:val="auto"/>
          <w:sz w:val="28"/>
          <w:szCs w:val="28"/>
          <w:lang w:val="uk-UA"/>
        </w:rPr>
        <w:t>Білет № 1</w:t>
      </w:r>
    </w:p>
    <w:p w:rsidR="00CC6DD3" w:rsidRPr="00AF6C46" w:rsidRDefault="00CC6DD3" w:rsidP="00EA57D5">
      <w:pPr>
        <w:jc w:val="both"/>
        <w:rPr>
          <w:szCs w:val="28"/>
        </w:rPr>
      </w:pPr>
      <w:r w:rsidRPr="00AF6C46">
        <w:rPr>
          <w:szCs w:val="28"/>
        </w:rPr>
        <w:t>1. Ким засновується служба охорони праці закладу освіти? В чому полягають її функції та підпорядкованість?</w:t>
      </w:r>
    </w:p>
    <w:p w:rsidR="00CC6DD3" w:rsidRPr="00AF6C46" w:rsidRDefault="00CC6DD3" w:rsidP="00EA57D5">
      <w:pPr>
        <w:pStyle w:val="BodyText"/>
        <w:spacing w:after="0"/>
        <w:jc w:val="both"/>
        <w:rPr>
          <w:szCs w:val="28"/>
          <w:lang w:val="uk-UA"/>
        </w:rPr>
      </w:pPr>
      <w:r>
        <w:rPr>
          <w:szCs w:val="28"/>
          <w:lang w:val="uk-UA"/>
        </w:rPr>
        <w:t>2.</w:t>
      </w:r>
      <w:r w:rsidRPr="00AF6C46">
        <w:rPr>
          <w:szCs w:val="28"/>
          <w:lang w:val="uk-UA"/>
        </w:rPr>
        <w:t>Як здійснюється проходження медичного огляду працівниками  закладів освіти? Як перевірити правильність оформлення особистих санітарних книжок?</w:t>
      </w:r>
    </w:p>
    <w:p w:rsidR="00CC6DD3" w:rsidRDefault="00CC6DD3" w:rsidP="009334F9">
      <w:pPr>
        <w:jc w:val="both"/>
        <w:rPr>
          <w:szCs w:val="28"/>
          <w:lang w:val="uk-UA"/>
        </w:rPr>
      </w:pPr>
      <w:r>
        <w:rPr>
          <w:szCs w:val="28"/>
        </w:rPr>
        <w:t xml:space="preserve">3. </w:t>
      </w:r>
      <w:r w:rsidRPr="00AF6C46">
        <w:rPr>
          <w:szCs w:val="28"/>
        </w:rPr>
        <w:t>Як надається первинна медична допомога при закритих переломах або вивихах суглобів тощо ?</w:t>
      </w:r>
    </w:p>
    <w:p w:rsidR="00CC6DD3" w:rsidRPr="0020531B" w:rsidRDefault="00CC6DD3" w:rsidP="00EA57D5">
      <w:pPr>
        <w:pStyle w:val="BodyTextIndent"/>
        <w:jc w:val="center"/>
        <w:rPr>
          <w:b/>
          <w:szCs w:val="28"/>
        </w:rPr>
      </w:pPr>
      <w:r w:rsidRPr="0020531B">
        <w:rPr>
          <w:b/>
          <w:szCs w:val="28"/>
        </w:rPr>
        <w:t>Білет № 2</w:t>
      </w:r>
    </w:p>
    <w:p w:rsidR="00CC6DD3" w:rsidRPr="0020531B" w:rsidRDefault="00CC6DD3" w:rsidP="00EA57D5">
      <w:pPr>
        <w:ind w:right="41"/>
        <w:jc w:val="both"/>
        <w:rPr>
          <w:szCs w:val="28"/>
        </w:rPr>
      </w:pPr>
      <w:r w:rsidRPr="00AB24A6">
        <w:rPr>
          <w:szCs w:val="28"/>
          <w:lang w:val="uk-UA"/>
        </w:rPr>
        <w:t xml:space="preserve">1. Як забезпечується надійність експлуатації будівель, споруд та інженерних мереж закладів освіти? </w:t>
      </w:r>
      <w:r w:rsidRPr="0020531B">
        <w:rPr>
          <w:szCs w:val="28"/>
        </w:rPr>
        <w:t>Які вимоги пред’являються до особи, що призначається відповідальною за збереження будівель, споруд та інженерних мереж?</w:t>
      </w:r>
    </w:p>
    <w:p w:rsidR="00CC6DD3" w:rsidRPr="0020531B" w:rsidRDefault="00CC6DD3" w:rsidP="00EA57D5">
      <w:pPr>
        <w:ind w:right="41"/>
        <w:jc w:val="both"/>
        <w:rPr>
          <w:szCs w:val="28"/>
        </w:rPr>
      </w:pPr>
      <w:r>
        <w:rPr>
          <w:szCs w:val="28"/>
        </w:rPr>
        <w:t>2.</w:t>
      </w:r>
      <w:r w:rsidRPr="0020531B">
        <w:rPr>
          <w:szCs w:val="28"/>
        </w:rPr>
        <w:t>Як здійснюється навчання і перевірка знань учнів закладів освіти з питань безпеки життєдіяльності? Яким документом визначається порядок розробки інструкцій для учнів?</w:t>
      </w:r>
    </w:p>
    <w:p w:rsidR="00CC6DD3" w:rsidRDefault="00CC6DD3" w:rsidP="009334F9">
      <w:pPr>
        <w:jc w:val="both"/>
        <w:rPr>
          <w:szCs w:val="28"/>
          <w:lang w:val="uk-UA"/>
        </w:rPr>
      </w:pPr>
      <w:r>
        <w:rPr>
          <w:szCs w:val="28"/>
        </w:rPr>
        <w:t xml:space="preserve">3. </w:t>
      </w:r>
      <w:r w:rsidRPr="0020531B">
        <w:rPr>
          <w:szCs w:val="28"/>
        </w:rPr>
        <w:t>Як проводиться робота в закладі освіти щодо евакуації при аварійних ситуаціях? Хто розробляє план проведення навчання з евакуації учнів із приміщень і будівель в разі настання аварійної ситуації?</w:t>
      </w:r>
    </w:p>
    <w:p w:rsidR="00CC6DD3" w:rsidRPr="0020531B" w:rsidRDefault="00CC6DD3" w:rsidP="00EA57D5">
      <w:pPr>
        <w:pStyle w:val="Heading1"/>
        <w:jc w:val="center"/>
        <w:rPr>
          <w:szCs w:val="28"/>
        </w:rPr>
      </w:pPr>
      <w:r w:rsidRPr="0020531B">
        <w:rPr>
          <w:szCs w:val="28"/>
        </w:rPr>
        <w:t>Білет № 3</w:t>
      </w:r>
    </w:p>
    <w:p w:rsidR="00CC6DD3" w:rsidRPr="0020531B" w:rsidRDefault="00CC6DD3" w:rsidP="00EA57D5">
      <w:pPr>
        <w:ind w:right="-142"/>
        <w:jc w:val="both"/>
        <w:rPr>
          <w:szCs w:val="28"/>
        </w:rPr>
      </w:pPr>
      <w:r w:rsidRPr="0020531B">
        <w:rPr>
          <w:szCs w:val="28"/>
        </w:rPr>
        <w:t>1. Яким документом регламентується пожежна безпека на підприємствах, установах і закладах, заходи, що запобігають виникненню пожеж в закладах освіти?</w:t>
      </w:r>
    </w:p>
    <w:p w:rsidR="00CC6DD3" w:rsidRPr="0020531B" w:rsidRDefault="00CC6DD3" w:rsidP="00EA57D5">
      <w:pPr>
        <w:tabs>
          <w:tab w:val="num" w:pos="1211"/>
          <w:tab w:val="left" w:pos="1560"/>
        </w:tabs>
        <w:ind w:right="-142"/>
        <w:jc w:val="both"/>
        <w:rPr>
          <w:szCs w:val="28"/>
        </w:rPr>
      </w:pPr>
      <w:r>
        <w:rPr>
          <w:szCs w:val="28"/>
        </w:rPr>
        <w:t xml:space="preserve">2. </w:t>
      </w:r>
      <w:r w:rsidRPr="0020531B">
        <w:rPr>
          <w:szCs w:val="28"/>
        </w:rPr>
        <w:t>Якими нормативними документами визначаються правила внутрішнього трудового розпорядку ?</w:t>
      </w:r>
    </w:p>
    <w:p w:rsidR="00CC6DD3" w:rsidRDefault="00CC6DD3" w:rsidP="009334F9">
      <w:pPr>
        <w:jc w:val="both"/>
        <w:rPr>
          <w:szCs w:val="28"/>
          <w:lang w:val="uk-UA"/>
        </w:rPr>
      </w:pPr>
      <w:r w:rsidRPr="0020531B">
        <w:rPr>
          <w:szCs w:val="28"/>
        </w:rPr>
        <w:t>3. Ви чому полягають обов’язки інженера (відповідального) за організацію роботи з охорони праці в закладі освіти?</w:t>
      </w:r>
    </w:p>
    <w:p w:rsidR="00CC6DD3" w:rsidRPr="0020531B" w:rsidRDefault="00CC6DD3" w:rsidP="00EA57D5">
      <w:pPr>
        <w:pStyle w:val="Heading1"/>
        <w:jc w:val="center"/>
        <w:rPr>
          <w:szCs w:val="28"/>
        </w:rPr>
      </w:pPr>
      <w:r w:rsidRPr="0020531B">
        <w:rPr>
          <w:szCs w:val="28"/>
        </w:rPr>
        <w:t>Білет № 4</w:t>
      </w:r>
    </w:p>
    <w:p w:rsidR="00CC6DD3" w:rsidRPr="0020531B" w:rsidRDefault="00CC6DD3" w:rsidP="00EA57D5">
      <w:pPr>
        <w:jc w:val="both"/>
        <w:rPr>
          <w:szCs w:val="28"/>
        </w:rPr>
      </w:pPr>
      <w:r w:rsidRPr="0020531B">
        <w:rPr>
          <w:szCs w:val="28"/>
        </w:rPr>
        <w:t>1. Яким документом регламентується встановлення заземлення, як захисту від ураження електричним струмом та чим відрізняються системи заземлення і занулення, в яких випадках допускається використання системи занулення ?</w:t>
      </w:r>
    </w:p>
    <w:p w:rsidR="00CC6DD3" w:rsidRPr="0020531B" w:rsidRDefault="00CC6DD3" w:rsidP="00EA57D5">
      <w:pPr>
        <w:jc w:val="both"/>
        <w:rPr>
          <w:szCs w:val="28"/>
        </w:rPr>
      </w:pPr>
      <w:r w:rsidRPr="0020531B">
        <w:rPr>
          <w:szCs w:val="28"/>
        </w:rPr>
        <w:t>2. Який порядок організації та які терміни проведення оперативного контролю за станом    безпеки життєдіяльності в закладах освіти ?</w:t>
      </w:r>
    </w:p>
    <w:p w:rsidR="00CC6DD3" w:rsidRDefault="00CC6DD3" w:rsidP="009334F9">
      <w:pPr>
        <w:jc w:val="both"/>
        <w:rPr>
          <w:szCs w:val="28"/>
          <w:lang w:val="uk-UA"/>
        </w:rPr>
      </w:pPr>
      <w:r w:rsidRPr="0020531B">
        <w:rPr>
          <w:szCs w:val="28"/>
        </w:rPr>
        <w:t>3. Які приміщення, за призначенням, заборонено розміщувати у підвальних і цокольних та поверхах?</w:t>
      </w:r>
    </w:p>
    <w:p w:rsidR="00CC6DD3" w:rsidRDefault="00CC6DD3" w:rsidP="00EA57D5">
      <w:pPr>
        <w:pStyle w:val="Heading1"/>
        <w:ind w:left="709"/>
        <w:jc w:val="center"/>
        <w:rPr>
          <w:szCs w:val="28"/>
        </w:rPr>
      </w:pPr>
    </w:p>
    <w:p w:rsidR="00CC6DD3" w:rsidRPr="0020531B" w:rsidRDefault="00CC6DD3" w:rsidP="00EA57D5">
      <w:pPr>
        <w:pStyle w:val="Heading1"/>
        <w:ind w:left="709"/>
        <w:jc w:val="center"/>
        <w:rPr>
          <w:szCs w:val="28"/>
        </w:rPr>
      </w:pPr>
      <w:r w:rsidRPr="0020531B">
        <w:rPr>
          <w:szCs w:val="28"/>
        </w:rPr>
        <w:t>Білет № 5</w:t>
      </w:r>
    </w:p>
    <w:p w:rsidR="00CC6DD3" w:rsidRPr="0020531B" w:rsidRDefault="00CC6DD3" w:rsidP="00EA57D5">
      <w:pPr>
        <w:pStyle w:val="BodyText"/>
        <w:spacing w:after="0"/>
        <w:ind w:right="-1"/>
        <w:jc w:val="both"/>
        <w:rPr>
          <w:szCs w:val="28"/>
          <w:lang w:val="uk-UA"/>
        </w:rPr>
      </w:pPr>
      <w:r>
        <w:rPr>
          <w:szCs w:val="28"/>
          <w:lang w:val="uk-UA"/>
        </w:rPr>
        <w:t>1.</w:t>
      </w:r>
      <w:r w:rsidRPr="0020531B">
        <w:rPr>
          <w:szCs w:val="28"/>
          <w:lang w:val="uk-UA"/>
        </w:rPr>
        <w:t>Як забезпечуються вимоги  пожежної безпеки в закладах освіти? В чому полягають обов'язки працівників закладів освіти щодо забезпечення пожежної безпеки в будівлях?</w:t>
      </w:r>
    </w:p>
    <w:p w:rsidR="00CC6DD3" w:rsidRPr="0020531B" w:rsidRDefault="00CC6DD3" w:rsidP="00C57651">
      <w:pPr>
        <w:pStyle w:val="BodyText"/>
        <w:spacing w:after="0"/>
        <w:ind w:right="-1"/>
        <w:jc w:val="both"/>
        <w:rPr>
          <w:szCs w:val="28"/>
          <w:lang w:val="uk-UA"/>
        </w:rPr>
      </w:pPr>
      <w:r w:rsidRPr="0020531B">
        <w:rPr>
          <w:szCs w:val="28"/>
          <w:lang w:val="uk-UA"/>
        </w:rPr>
        <w:t xml:space="preserve">2.   Як визначаються вимоги безпеки щодо роботи на обладнанні з підвищеним ступенем травматизму та з переносним чи пересувним електрообладнанням ? </w:t>
      </w:r>
    </w:p>
    <w:p w:rsidR="00CC6DD3" w:rsidRDefault="00CC6DD3" w:rsidP="00C57651">
      <w:pPr>
        <w:jc w:val="both"/>
        <w:rPr>
          <w:szCs w:val="28"/>
          <w:lang w:val="uk-UA"/>
        </w:rPr>
      </w:pPr>
      <w:r>
        <w:rPr>
          <w:szCs w:val="28"/>
        </w:rPr>
        <w:t>3.</w:t>
      </w:r>
      <w:r w:rsidRPr="0020531B">
        <w:rPr>
          <w:szCs w:val="28"/>
        </w:rPr>
        <w:t xml:space="preserve">Як забезпечується проведення інструктажів з охорони праці, техніки </w:t>
      </w:r>
      <w:r>
        <w:rPr>
          <w:szCs w:val="28"/>
          <w:lang w:val="uk-UA"/>
        </w:rPr>
        <w:t xml:space="preserve">   </w:t>
      </w:r>
      <w:r w:rsidRPr="0020531B">
        <w:rPr>
          <w:szCs w:val="28"/>
        </w:rPr>
        <w:t>безпеки та безпеки життєдіяльності? Хто звільняється від проходження первинного та повторних інструктажів з охорони праці ?</w:t>
      </w:r>
    </w:p>
    <w:p w:rsidR="00CC6DD3" w:rsidRPr="0020531B" w:rsidRDefault="00CC6DD3" w:rsidP="00EA57D5">
      <w:pPr>
        <w:pStyle w:val="Heading1"/>
        <w:jc w:val="center"/>
        <w:rPr>
          <w:szCs w:val="28"/>
        </w:rPr>
      </w:pPr>
      <w:r w:rsidRPr="0020531B">
        <w:rPr>
          <w:szCs w:val="28"/>
        </w:rPr>
        <w:t>Білет № 6</w:t>
      </w:r>
    </w:p>
    <w:p w:rsidR="00CC6DD3" w:rsidRPr="0020531B" w:rsidRDefault="00CC6DD3" w:rsidP="00EA57D5">
      <w:pPr>
        <w:jc w:val="both"/>
        <w:rPr>
          <w:szCs w:val="28"/>
        </w:rPr>
      </w:pPr>
      <w:r>
        <w:rPr>
          <w:szCs w:val="28"/>
          <w:lang w:val="uk-UA"/>
        </w:rPr>
        <w:t>1.</w:t>
      </w:r>
      <w:r w:rsidRPr="00AB24A6">
        <w:rPr>
          <w:szCs w:val="28"/>
          <w:lang w:val="uk-UA"/>
        </w:rPr>
        <w:t xml:space="preserve">Як здійснюється навчання і перевірка знань з питань безпеки життєдіяльності і охорони праці працівників, які виконують роботу підвищеної небезпекою? </w:t>
      </w:r>
      <w:r w:rsidRPr="0020531B">
        <w:rPr>
          <w:szCs w:val="28"/>
        </w:rPr>
        <w:t>Який професії (приміщення) для закладів освіти віднесені до приміщень з підвищеною небезпекою ?</w:t>
      </w:r>
    </w:p>
    <w:p w:rsidR="00CC6DD3" w:rsidRPr="0020531B" w:rsidRDefault="00CC6DD3" w:rsidP="00EA57D5">
      <w:pPr>
        <w:jc w:val="both"/>
        <w:rPr>
          <w:szCs w:val="28"/>
        </w:rPr>
      </w:pPr>
      <w:r>
        <w:rPr>
          <w:szCs w:val="28"/>
          <w:lang w:val="uk-UA"/>
        </w:rPr>
        <w:t>2.</w:t>
      </w:r>
      <w:r w:rsidRPr="0020531B">
        <w:rPr>
          <w:szCs w:val="28"/>
        </w:rPr>
        <w:t>Як здійснюється проведення інструктажів з охорони праці, пожежної безпеки, електробезпеки, техніки безпеки та безпеки життєдіяльності для учасників навчально-виховного процесу?</w:t>
      </w:r>
    </w:p>
    <w:p w:rsidR="00CC6DD3" w:rsidRDefault="00CC6DD3" w:rsidP="009334F9">
      <w:pPr>
        <w:jc w:val="both"/>
        <w:rPr>
          <w:szCs w:val="28"/>
          <w:lang w:val="uk-UA"/>
        </w:rPr>
      </w:pPr>
      <w:r w:rsidRPr="0020531B">
        <w:rPr>
          <w:szCs w:val="28"/>
        </w:rPr>
        <w:t>3. Що таке цивільна оборона в закладах освіти? Які її органи і структура? Ким вона очолюється?</w:t>
      </w:r>
      <w:r>
        <w:rPr>
          <w:szCs w:val="28"/>
        </w:rPr>
        <w:t xml:space="preserve"> Хто входить до складу її штабу</w:t>
      </w:r>
      <w:r w:rsidRPr="0020531B">
        <w:rPr>
          <w:szCs w:val="28"/>
        </w:rPr>
        <w:t>?</w:t>
      </w:r>
    </w:p>
    <w:p w:rsidR="00CC6DD3" w:rsidRPr="0020531B" w:rsidRDefault="00CC6DD3" w:rsidP="00EA57D5">
      <w:pPr>
        <w:pStyle w:val="Heading1"/>
        <w:ind w:left="32"/>
        <w:jc w:val="center"/>
        <w:rPr>
          <w:szCs w:val="28"/>
        </w:rPr>
      </w:pPr>
      <w:r w:rsidRPr="0020531B">
        <w:rPr>
          <w:szCs w:val="28"/>
        </w:rPr>
        <w:t>Білет № 7</w:t>
      </w:r>
    </w:p>
    <w:p w:rsidR="00CC6DD3" w:rsidRDefault="00CC6DD3" w:rsidP="00EA57D5">
      <w:pPr>
        <w:jc w:val="both"/>
        <w:rPr>
          <w:szCs w:val="28"/>
          <w:lang w:val="uk-UA"/>
        </w:rPr>
      </w:pPr>
      <w:r>
        <w:rPr>
          <w:szCs w:val="28"/>
        </w:rPr>
        <w:t>1.</w:t>
      </w:r>
      <w:r w:rsidRPr="0020531B">
        <w:rPr>
          <w:szCs w:val="28"/>
        </w:rPr>
        <w:t>Що таке професійні захворювання? Хто має право надавати висновок про наявність професійного захворювання?</w:t>
      </w:r>
    </w:p>
    <w:p w:rsidR="00CC6DD3" w:rsidRPr="0020531B" w:rsidRDefault="00CC6DD3" w:rsidP="00EA57D5">
      <w:pPr>
        <w:jc w:val="both"/>
        <w:rPr>
          <w:szCs w:val="28"/>
        </w:rPr>
      </w:pPr>
      <w:r w:rsidRPr="0020531B">
        <w:rPr>
          <w:szCs w:val="28"/>
        </w:rPr>
        <w:t xml:space="preserve">2. Як  проводиться розслідування нещасних випадків з учнями? Як визначається склад комісії та які терміни розслідування? </w:t>
      </w:r>
    </w:p>
    <w:p w:rsidR="00CC6DD3" w:rsidRDefault="00CC6DD3" w:rsidP="009334F9">
      <w:pPr>
        <w:jc w:val="both"/>
        <w:rPr>
          <w:szCs w:val="28"/>
          <w:lang w:val="uk-UA"/>
        </w:rPr>
      </w:pPr>
      <w:r>
        <w:rPr>
          <w:szCs w:val="28"/>
        </w:rPr>
        <w:t xml:space="preserve">3. </w:t>
      </w:r>
      <w:r w:rsidRPr="0020531B">
        <w:rPr>
          <w:szCs w:val="28"/>
        </w:rPr>
        <w:t>Яким документом регламентується створення служби охорони праці в закладі освіти? Хто затверджує «Положення про службу охорони праці»  в закладі освіти?</w:t>
      </w:r>
    </w:p>
    <w:p w:rsidR="00CC6DD3" w:rsidRPr="0020531B" w:rsidRDefault="00CC6DD3" w:rsidP="00EA57D5">
      <w:pPr>
        <w:pStyle w:val="Heading1"/>
        <w:jc w:val="center"/>
        <w:rPr>
          <w:szCs w:val="28"/>
        </w:rPr>
      </w:pPr>
      <w:r w:rsidRPr="0020531B">
        <w:rPr>
          <w:szCs w:val="28"/>
        </w:rPr>
        <w:t>Білет № 8</w:t>
      </w:r>
    </w:p>
    <w:p w:rsidR="00CC6DD3" w:rsidRPr="0020531B" w:rsidRDefault="00CC6DD3" w:rsidP="00EA57D5">
      <w:pPr>
        <w:pStyle w:val="BodyTextIndent"/>
        <w:ind w:hanging="3"/>
        <w:rPr>
          <w:szCs w:val="28"/>
        </w:rPr>
      </w:pPr>
      <w:r>
        <w:rPr>
          <w:szCs w:val="28"/>
        </w:rPr>
        <w:t>1.</w:t>
      </w:r>
      <w:r w:rsidRPr="0020531B">
        <w:rPr>
          <w:szCs w:val="28"/>
        </w:rPr>
        <w:t xml:space="preserve">Як утримуються шляхи евакуації? Чим обумовлена необхідна кількість вогнегасників? Яка комплектність і періодичність перевірки пожежних рукавів? </w:t>
      </w:r>
    </w:p>
    <w:p w:rsidR="00CC6DD3" w:rsidRPr="0020531B" w:rsidRDefault="00CC6DD3" w:rsidP="00EA57D5">
      <w:pPr>
        <w:pStyle w:val="BodyTextIndent"/>
        <w:ind w:hanging="3"/>
        <w:rPr>
          <w:szCs w:val="28"/>
        </w:rPr>
      </w:pPr>
      <w:r>
        <w:rPr>
          <w:szCs w:val="28"/>
        </w:rPr>
        <w:t>2.</w:t>
      </w:r>
      <w:r w:rsidRPr="0020531B">
        <w:rPr>
          <w:szCs w:val="28"/>
        </w:rPr>
        <w:t>Які штрафні санкції до навчальних закладів та посадових осіб за порушення нормативних актів з безпеки життєдіяльності?</w:t>
      </w:r>
    </w:p>
    <w:p w:rsidR="00CC6DD3" w:rsidRDefault="00CC6DD3" w:rsidP="009334F9">
      <w:pPr>
        <w:jc w:val="both"/>
        <w:rPr>
          <w:szCs w:val="28"/>
          <w:lang w:val="uk-UA"/>
        </w:rPr>
      </w:pPr>
      <w:r>
        <w:rPr>
          <w:szCs w:val="28"/>
        </w:rPr>
        <w:t>3.</w:t>
      </w:r>
      <w:r w:rsidRPr="0020531B">
        <w:rPr>
          <w:szCs w:val="28"/>
        </w:rPr>
        <w:t>Які безпечні методи звільнення потерпілого від торкання до устаткування або проводів, що знаходяться під дією електричного струму?</w:t>
      </w:r>
    </w:p>
    <w:p w:rsidR="00CC6DD3" w:rsidRPr="00407659" w:rsidRDefault="00CC6DD3" w:rsidP="00EA57D5">
      <w:pPr>
        <w:jc w:val="center"/>
        <w:rPr>
          <w:b/>
          <w:szCs w:val="28"/>
          <w:lang w:val="uk-UA"/>
        </w:rPr>
      </w:pPr>
      <w:r w:rsidRPr="00407659">
        <w:rPr>
          <w:b/>
          <w:szCs w:val="28"/>
          <w:lang w:val="uk-UA"/>
        </w:rPr>
        <w:t>Білет № 9</w:t>
      </w:r>
    </w:p>
    <w:p w:rsidR="00CC6DD3" w:rsidRPr="0020531B" w:rsidRDefault="00CC6DD3" w:rsidP="00C57651">
      <w:pPr>
        <w:pStyle w:val="BodyText"/>
        <w:spacing w:after="0"/>
        <w:ind w:right="247"/>
        <w:jc w:val="both"/>
        <w:rPr>
          <w:szCs w:val="28"/>
          <w:lang w:val="uk-UA"/>
        </w:rPr>
      </w:pPr>
      <w:r>
        <w:rPr>
          <w:szCs w:val="28"/>
          <w:lang w:val="uk-UA"/>
        </w:rPr>
        <w:t xml:space="preserve">1. </w:t>
      </w:r>
      <w:r w:rsidRPr="0020531B">
        <w:rPr>
          <w:szCs w:val="28"/>
          <w:lang w:val="uk-UA"/>
        </w:rPr>
        <w:t>Який порядок приймання і розглядання письмових звернень працюючих  про отримання виробничої або побутової травми, якщо працівник, що постраждав і не повідомив своєчасно про це адміністрацію ?</w:t>
      </w:r>
    </w:p>
    <w:p w:rsidR="00CC6DD3" w:rsidRPr="0020531B" w:rsidRDefault="00CC6DD3" w:rsidP="00C57651">
      <w:pPr>
        <w:pStyle w:val="BodyText"/>
        <w:spacing w:after="0"/>
        <w:ind w:right="247"/>
        <w:jc w:val="both"/>
        <w:rPr>
          <w:szCs w:val="28"/>
          <w:lang w:val="uk-UA"/>
        </w:rPr>
      </w:pPr>
      <w:r w:rsidRPr="0020531B">
        <w:rPr>
          <w:szCs w:val="28"/>
          <w:lang w:val="uk-UA"/>
        </w:rPr>
        <w:t xml:space="preserve">2.  Як забезпечується стягнення штрафів за порушення відповідальними особами  та працівниками нормативних актів про охорону праці?  </w:t>
      </w:r>
    </w:p>
    <w:p w:rsidR="00CC6DD3" w:rsidRDefault="00CC6DD3" w:rsidP="00C57651">
      <w:pPr>
        <w:jc w:val="both"/>
        <w:rPr>
          <w:szCs w:val="28"/>
          <w:lang w:val="uk-UA"/>
        </w:rPr>
      </w:pPr>
      <w:r w:rsidRPr="0020531B">
        <w:rPr>
          <w:szCs w:val="28"/>
        </w:rPr>
        <w:t>3.  Яким документом регламентується розслідування нещасних випадків з учнями (вихованцями)?</w:t>
      </w:r>
    </w:p>
    <w:p w:rsidR="00CC6DD3" w:rsidRDefault="00CC6DD3" w:rsidP="00EA57D5">
      <w:pPr>
        <w:pStyle w:val="Heading1"/>
        <w:jc w:val="center"/>
        <w:rPr>
          <w:szCs w:val="28"/>
        </w:rPr>
      </w:pPr>
    </w:p>
    <w:p w:rsidR="00CC6DD3" w:rsidRPr="0020531B" w:rsidRDefault="00CC6DD3" w:rsidP="00EA57D5">
      <w:pPr>
        <w:pStyle w:val="Heading1"/>
        <w:jc w:val="center"/>
        <w:rPr>
          <w:b w:val="0"/>
          <w:szCs w:val="28"/>
        </w:rPr>
      </w:pPr>
      <w:r w:rsidRPr="0020531B">
        <w:rPr>
          <w:szCs w:val="28"/>
        </w:rPr>
        <w:t>Білет № 10</w:t>
      </w:r>
    </w:p>
    <w:p w:rsidR="00CC6DD3" w:rsidRPr="0020531B" w:rsidRDefault="00CC6DD3" w:rsidP="00EA57D5">
      <w:pPr>
        <w:pStyle w:val="Heading1"/>
        <w:rPr>
          <w:b w:val="0"/>
          <w:szCs w:val="28"/>
        </w:rPr>
      </w:pPr>
      <w:r w:rsidRPr="0020531B">
        <w:rPr>
          <w:b w:val="0"/>
          <w:szCs w:val="28"/>
        </w:rPr>
        <w:t>1. Який порядок проведення та технічної перевірки й отриманням освідчення (відмітка в паспорті) котельного обладнання?</w:t>
      </w:r>
    </w:p>
    <w:p w:rsidR="00CC6DD3" w:rsidRPr="0020531B" w:rsidRDefault="00CC6DD3" w:rsidP="00EA57D5">
      <w:pPr>
        <w:jc w:val="both"/>
        <w:rPr>
          <w:szCs w:val="28"/>
        </w:rPr>
      </w:pPr>
      <w:r w:rsidRPr="00407659">
        <w:rPr>
          <w:szCs w:val="28"/>
          <w:lang w:val="uk-UA"/>
        </w:rPr>
        <w:t xml:space="preserve">2. Як здійснюється опосвідчення електроустановок? Що таке перелік категорій електроустановок, які підлягають опосвідченню? </w:t>
      </w:r>
      <w:r w:rsidRPr="0020531B">
        <w:rPr>
          <w:szCs w:val="28"/>
        </w:rPr>
        <w:t>Які терміни його проведення?</w:t>
      </w:r>
    </w:p>
    <w:p w:rsidR="00CC6DD3" w:rsidRDefault="00CC6DD3" w:rsidP="009334F9">
      <w:pPr>
        <w:jc w:val="both"/>
        <w:rPr>
          <w:szCs w:val="28"/>
          <w:lang w:val="uk-UA"/>
        </w:rPr>
      </w:pPr>
      <w:r w:rsidRPr="0020531B">
        <w:rPr>
          <w:szCs w:val="28"/>
        </w:rPr>
        <w:t>3. Що таке робота на висоті? Вкажіть термін визначення висоти? Як здійснюється надання первинної медичної допомоги при  падіннях з висоти ?</w:t>
      </w:r>
    </w:p>
    <w:p w:rsidR="00CC6DD3" w:rsidRPr="0020531B" w:rsidRDefault="00CC6DD3" w:rsidP="00EA57D5">
      <w:pPr>
        <w:pStyle w:val="Heading1"/>
        <w:widowControl w:val="0"/>
        <w:jc w:val="center"/>
        <w:rPr>
          <w:szCs w:val="28"/>
        </w:rPr>
      </w:pPr>
      <w:r w:rsidRPr="0020531B">
        <w:rPr>
          <w:szCs w:val="28"/>
        </w:rPr>
        <w:t>Білет № 11</w:t>
      </w:r>
    </w:p>
    <w:p w:rsidR="00CC6DD3" w:rsidRPr="0020531B" w:rsidRDefault="00CC6DD3" w:rsidP="00EA57D5">
      <w:pPr>
        <w:widowControl w:val="0"/>
        <w:ind w:right="-2"/>
        <w:jc w:val="both"/>
        <w:rPr>
          <w:szCs w:val="28"/>
        </w:rPr>
      </w:pPr>
      <w:r w:rsidRPr="0020531B">
        <w:rPr>
          <w:szCs w:val="28"/>
        </w:rPr>
        <w:t xml:space="preserve">1. Хто може бути призначений відповідальним по закладу освіти за пожежну безпеку закладу освіти? Його обов’язки щодо забезпечення протипожежного стану? </w:t>
      </w:r>
    </w:p>
    <w:p w:rsidR="00CC6DD3" w:rsidRPr="0020531B" w:rsidRDefault="00CC6DD3" w:rsidP="00EA57D5">
      <w:pPr>
        <w:widowControl w:val="0"/>
        <w:ind w:right="-2"/>
        <w:jc w:val="both"/>
        <w:rPr>
          <w:szCs w:val="28"/>
        </w:rPr>
      </w:pPr>
      <w:r>
        <w:rPr>
          <w:szCs w:val="28"/>
          <w:lang w:val="uk-UA"/>
        </w:rPr>
        <w:t>2.</w:t>
      </w:r>
      <w:r w:rsidRPr="0020531B">
        <w:rPr>
          <w:szCs w:val="28"/>
        </w:rPr>
        <w:t>Як здійснюється вивчення правил дорожнього руху в закладах освіти?</w:t>
      </w:r>
    </w:p>
    <w:p w:rsidR="00CC6DD3" w:rsidRPr="00B05CAB" w:rsidRDefault="00CC6DD3" w:rsidP="00B05CAB">
      <w:pPr>
        <w:jc w:val="both"/>
        <w:rPr>
          <w:szCs w:val="28"/>
          <w:lang w:val="uk-UA"/>
        </w:rPr>
      </w:pPr>
      <w:r>
        <w:rPr>
          <w:lang w:val="uk-UA"/>
        </w:rPr>
        <w:t>3.</w:t>
      </w:r>
      <w:r w:rsidRPr="00407659">
        <w:t>Які вимоги техніки безпеки при обладнання еле</w:t>
      </w:r>
      <w:r>
        <w:t>ктроприладами підвалів та горищ</w:t>
      </w:r>
      <w:r w:rsidRPr="00407659">
        <w:t>?</w:t>
      </w:r>
      <w:r>
        <w:rPr>
          <w:b/>
          <w:lang w:val="uk-UA"/>
        </w:rPr>
        <w:t xml:space="preserve">                                                   </w:t>
      </w:r>
    </w:p>
    <w:p w:rsidR="00CC6DD3" w:rsidRPr="0020531B" w:rsidRDefault="00CC6DD3" w:rsidP="00EA57D5">
      <w:pPr>
        <w:pStyle w:val="BodyText"/>
        <w:spacing w:after="0"/>
        <w:jc w:val="center"/>
        <w:rPr>
          <w:b/>
          <w:szCs w:val="28"/>
          <w:lang w:val="uk-UA"/>
        </w:rPr>
      </w:pPr>
      <w:r w:rsidRPr="0020531B">
        <w:rPr>
          <w:b/>
          <w:szCs w:val="28"/>
          <w:lang w:val="uk-UA"/>
        </w:rPr>
        <w:t>Білет № 12</w:t>
      </w:r>
    </w:p>
    <w:p w:rsidR="00CC6DD3" w:rsidRPr="0020531B" w:rsidRDefault="00CC6DD3" w:rsidP="00EA57D5">
      <w:pPr>
        <w:jc w:val="both"/>
        <w:rPr>
          <w:szCs w:val="28"/>
        </w:rPr>
      </w:pPr>
      <w:r w:rsidRPr="0020531B">
        <w:rPr>
          <w:szCs w:val="28"/>
        </w:rPr>
        <w:t>1.Як регламентуються вимоги безпеки до учасників дорожнього руху? Як і хто контролює звітність із дорожньо-транспортних пригод за участю і з вини працівників закладів освіти?</w:t>
      </w:r>
    </w:p>
    <w:p w:rsidR="00CC6DD3" w:rsidRPr="0020531B" w:rsidRDefault="00CC6DD3" w:rsidP="00EA57D5">
      <w:pPr>
        <w:jc w:val="both"/>
        <w:rPr>
          <w:szCs w:val="28"/>
        </w:rPr>
      </w:pPr>
      <w:r w:rsidRPr="0020531B">
        <w:rPr>
          <w:szCs w:val="28"/>
        </w:rPr>
        <w:t xml:space="preserve">2. Як забезпечується відповідальність за порушення правил охорони праці? Які види стягнень застосовуються і як їх оскаржити? </w:t>
      </w:r>
    </w:p>
    <w:p w:rsidR="00CC6DD3" w:rsidRDefault="00CC6DD3" w:rsidP="00EA57D5">
      <w:pPr>
        <w:jc w:val="both"/>
        <w:rPr>
          <w:szCs w:val="28"/>
          <w:lang w:val="uk-UA"/>
        </w:rPr>
      </w:pPr>
      <w:r w:rsidRPr="0020531B">
        <w:rPr>
          <w:szCs w:val="28"/>
        </w:rPr>
        <w:t>3. Якими документами визначаються списання, зберігання та утилізація небезпечних відходів?</w:t>
      </w:r>
    </w:p>
    <w:p w:rsidR="00CC6DD3" w:rsidRPr="0020531B" w:rsidRDefault="00CC6DD3" w:rsidP="00EA57D5">
      <w:pPr>
        <w:pStyle w:val="BodyText"/>
        <w:spacing w:after="0"/>
        <w:jc w:val="center"/>
        <w:rPr>
          <w:b/>
          <w:szCs w:val="28"/>
          <w:lang w:val="uk-UA"/>
        </w:rPr>
      </w:pPr>
      <w:r w:rsidRPr="0020531B">
        <w:rPr>
          <w:b/>
          <w:szCs w:val="28"/>
          <w:lang w:val="uk-UA"/>
        </w:rPr>
        <w:t>Білет № 13</w:t>
      </w:r>
    </w:p>
    <w:p w:rsidR="00CC6DD3" w:rsidRPr="00407659" w:rsidRDefault="00CC6DD3" w:rsidP="00EA57D5">
      <w:pPr>
        <w:jc w:val="both"/>
        <w:rPr>
          <w:szCs w:val="28"/>
          <w:lang w:val="uk-UA"/>
        </w:rPr>
      </w:pPr>
      <w:r>
        <w:rPr>
          <w:szCs w:val="28"/>
          <w:lang w:val="uk-UA"/>
        </w:rPr>
        <w:t>1.</w:t>
      </w:r>
      <w:r w:rsidRPr="00407659">
        <w:rPr>
          <w:szCs w:val="28"/>
          <w:lang w:val="uk-UA"/>
        </w:rPr>
        <w:t xml:space="preserve">Як забезпечується виконання правил пожежної безпеки? Як освітлюються шляхи евакуації? </w:t>
      </w:r>
    </w:p>
    <w:p w:rsidR="00CC6DD3" w:rsidRPr="0020531B" w:rsidRDefault="00CC6DD3" w:rsidP="00EA57D5">
      <w:pPr>
        <w:jc w:val="both"/>
        <w:rPr>
          <w:szCs w:val="28"/>
        </w:rPr>
      </w:pPr>
      <w:r w:rsidRPr="0020531B">
        <w:rPr>
          <w:szCs w:val="28"/>
        </w:rPr>
        <w:t>2. Як обумовлюються вимоги до евакуаційних виходів у закладах освіти, в чому вони полягають?</w:t>
      </w:r>
    </w:p>
    <w:p w:rsidR="00CC6DD3" w:rsidRDefault="00CC6DD3" w:rsidP="00EA57D5">
      <w:pPr>
        <w:jc w:val="both"/>
        <w:rPr>
          <w:szCs w:val="28"/>
          <w:lang w:val="uk-UA"/>
        </w:rPr>
      </w:pPr>
      <w:r>
        <w:rPr>
          <w:szCs w:val="28"/>
        </w:rPr>
        <w:t>3.</w:t>
      </w:r>
      <w:r w:rsidRPr="0020531B">
        <w:rPr>
          <w:szCs w:val="28"/>
        </w:rPr>
        <w:t>Як визначається порядок облаштування засобами пожежегасіння? Як обраховується кількість вогнегасників</w:t>
      </w:r>
      <w:r>
        <w:rPr>
          <w:szCs w:val="28"/>
          <w:lang w:val="uk-UA"/>
        </w:rPr>
        <w:t>.</w:t>
      </w:r>
    </w:p>
    <w:p w:rsidR="00CC6DD3" w:rsidRPr="0020531B" w:rsidRDefault="00CC6DD3" w:rsidP="00EA57D5">
      <w:pPr>
        <w:pStyle w:val="BodyText"/>
        <w:spacing w:after="0"/>
        <w:jc w:val="center"/>
        <w:rPr>
          <w:b/>
          <w:szCs w:val="28"/>
          <w:lang w:val="uk-UA"/>
        </w:rPr>
      </w:pPr>
      <w:r w:rsidRPr="0020531B">
        <w:rPr>
          <w:b/>
          <w:szCs w:val="28"/>
          <w:lang w:val="uk-UA"/>
        </w:rPr>
        <w:t>Білет № 14</w:t>
      </w:r>
    </w:p>
    <w:p w:rsidR="00CC6DD3" w:rsidRPr="0020531B" w:rsidRDefault="00CC6DD3" w:rsidP="00EA57D5">
      <w:pPr>
        <w:tabs>
          <w:tab w:val="num" w:pos="25"/>
        </w:tabs>
        <w:jc w:val="both"/>
        <w:rPr>
          <w:szCs w:val="28"/>
        </w:rPr>
      </w:pPr>
      <w:r w:rsidRPr="0020531B">
        <w:rPr>
          <w:szCs w:val="28"/>
        </w:rPr>
        <w:t xml:space="preserve">1. Як забезпечуються санітарно-епідеміологічні вимоги до закладів освіти? У яких випадках наступає відповідальність за недотримання санітарно-епідеміологічного стану? </w:t>
      </w:r>
    </w:p>
    <w:p w:rsidR="00CC6DD3" w:rsidRPr="0020531B" w:rsidRDefault="00CC6DD3" w:rsidP="00EA57D5">
      <w:pPr>
        <w:tabs>
          <w:tab w:val="num" w:pos="25"/>
        </w:tabs>
        <w:jc w:val="both"/>
        <w:rPr>
          <w:szCs w:val="28"/>
        </w:rPr>
      </w:pPr>
      <w:r w:rsidRPr="0020531B">
        <w:rPr>
          <w:szCs w:val="28"/>
        </w:rPr>
        <w:t>2. Як зберігаються різні за сумістницвом речовини? Які вимоги до зберігання легкозаймистих матеріалів?</w:t>
      </w:r>
    </w:p>
    <w:p w:rsidR="00CC6DD3" w:rsidRDefault="00CC6DD3" w:rsidP="00EA57D5">
      <w:pPr>
        <w:jc w:val="both"/>
        <w:rPr>
          <w:szCs w:val="28"/>
          <w:lang w:val="uk-UA"/>
        </w:rPr>
      </w:pPr>
      <w:r>
        <w:rPr>
          <w:szCs w:val="28"/>
        </w:rPr>
        <w:t>3.</w:t>
      </w:r>
      <w:r w:rsidRPr="0020531B">
        <w:rPr>
          <w:szCs w:val="28"/>
        </w:rPr>
        <w:t>Як проводиться розслідування нещасних випадків у навчально-виховному процесі?</w:t>
      </w:r>
    </w:p>
    <w:p w:rsidR="00CC6DD3" w:rsidRPr="0020531B" w:rsidRDefault="00CC6DD3" w:rsidP="00EA57D5">
      <w:pPr>
        <w:pStyle w:val="BodyText"/>
        <w:spacing w:after="0"/>
        <w:jc w:val="center"/>
        <w:rPr>
          <w:b/>
          <w:szCs w:val="28"/>
          <w:lang w:val="uk-UA"/>
        </w:rPr>
      </w:pPr>
      <w:r w:rsidRPr="0020531B">
        <w:rPr>
          <w:b/>
          <w:szCs w:val="28"/>
          <w:lang w:val="uk-UA"/>
        </w:rPr>
        <w:t>Білет № 15</w:t>
      </w:r>
    </w:p>
    <w:p w:rsidR="00CC6DD3" w:rsidRPr="0020531B" w:rsidRDefault="00CC6DD3" w:rsidP="00EA57D5">
      <w:pPr>
        <w:ind w:right="-4"/>
        <w:jc w:val="both"/>
        <w:rPr>
          <w:szCs w:val="28"/>
        </w:rPr>
      </w:pPr>
      <w:r w:rsidRPr="0020531B">
        <w:rPr>
          <w:szCs w:val="28"/>
        </w:rPr>
        <w:t xml:space="preserve">1.Як практично проводиться укладання колективної угоди в закладах освіти? Які питання закладаються у додаток до колективної угоди «Заходи з охорони праці»? </w:t>
      </w:r>
    </w:p>
    <w:p w:rsidR="00CC6DD3" w:rsidRPr="0020531B" w:rsidRDefault="00CC6DD3" w:rsidP="00EA57D5">
      <w:pPr>
        <w:tabs>
          <w:tab w:val="left" w:pos="10080"/>
        </w:tabs>
        <w:ind w:right="-4"/>
        <w:jc w:val="both"/>
        <w:rPr>
          <w:szCs w:val="28"/>
        </w:rPr>
      </w:pPr>
      <w:r w:rsidRPr="0020531B">
        <w:rPr>
          <w:szCs w:val="28"/>
        </w:rPr>
        <w:t xml:space="preserve">2. Які вимоги до пожежної безпеки в закладах освіти? В чому основні причини пожеж на об’єктах освіти? </w:t>
      </w:r>
    </w:p>
    <w:p w:rsidR="00CC6DD3" w:rsidRDefault="00CC6DD3" w:rsidP="00EA57D5">
      <w:pPr>
        <w:jc w:val="both"/>
        <w:rPr>
          <w:szCs w:val="28"/>
          <w:lang w:val="uk-UA"/>
        </w:rPr>
      </w:pPr>
      <w:r w:rsidRPr="0020531B">
        <w:rPr>
          <w:szCs w:val="28"/>
          <w:lang w:val="uk-UA"/>
        </w:rPr>
        <w:t>3. Як здійснюється надання першої медичної допомоги особам, які отримали хімічні опіки?</w:t>
      </w:r>
    </w:p>
    <w:p w:rsidR="00CC6DD3" w:rsidRDefault="00CC6DD3" w:rsidP="00EA57D5">
      <w:pPr>
        <w:pStyle w:val="BodyText"/>
        <w:spacing w:after="0"/>
        <w:jc w:val="center"/>
        <w:rPr>
          <w:b/>
          <w:szCs w:val="28"/>
          <w:lang w:val="uk-UA"/>
        </w:rPr>
      </w:pPr>
      <w:r w:rsidRPr="0020531B">
        <w:rPr>
          <w:b/>
          <w:szCs w:val="28"/>
          <w:lang w:val="uk-UA"/>
        </w:rPr>
        <w:t>Білет № 16</w:t>
      </w:r>
    </w:p>
    <w:p w:rsidR="00CC6DD3" w:rsidRDefault="00CC6DD3" w:rsidP="00C57651">
      <w:pPr>
        <w:pStyle w:val="BodyText"/>
        <w:spacing w:after="0"/>
        <w:jc w:val="both"/>
        <w:rPr>
          <w:szCs w:val="28"/>
          <w:lang w:val="uk-UA"/>
        </w:rPr>
      </w:pPr>
      <w:r>
        <w:rPr>
          <w:szCs w:val="28"/>
          <w:lang w:val="uk-UA"/>
        </w:rPr>
        <w:t>1.</w:t>
      </w:r>
      <w:r w:rsidRPr="00407659">
        <w:rPr>
          <w:szCs w:val="28"/>
          <w:lang w:val="uk-UA"/>
        </w:rPr>
        <w:t>Як здійснюється безпечна експлуатація електрообладн</w:t>
      </w:r>
      <w:r>
        <w:rPr>
          <w:szCs w:val="28"/>
          <w:lang w:val="uk-UA"/>
        </w:rPr>
        <w:t>ання в закладах освіти?</w:t>
      </w:r>
    </w:p>
    <w:p w:rsidR="00CC6DD3" w:rsidRDefault="00CC6DD3" w:rsidP="00C57651">
      <w:pPr>
        <w:pStyle w:val="BodyText"/>
        <w:spacing w:after="0"/>
        <w:jc w:val="both"/>
        <w:rPr>
          <w:szCs w:val="28"/>
          <w:lang w:val="uk-UA"/>
        </w:rPr>
      </w:pPr>
      <w:r w:rsidRPr="0020531B">
        <w:rPr>
          <w:szCs w:val="28"/>
        </w:rPr>
        <w:t>Як проходить навчання працівників електротехнічних спеціальностей?</w:t>
      </w:r>
    </w:p>
    <w:p w:rsidR="00CC6DD3" w:rsidRDefault="00CC6DD3" w:rsidP="00C57651">
      <w:pPr>
        <w:pStyle w:val="BodyText"/>
        <w:spacing w:after="0"/>
        <w:jc w:val="both"/>
        <w:rPr>
          <w:szCs w:val="28"/>
          <w:lang w:val="uk-UA"/>
        </w:rPr>
      </w:pPr>
      <w:r>
        <w:rPr>
          <w:szCs w:val="28"/>
        </w:rPr>
        <w:t xml:space="preserve">2. </w:t>
      </w:r>
      <w:r w:rsidRPr="0020531B">
        <w:rPr>
          <w:szCs w:val="28"/>
        </w:rPr>
        <w:t>Як гарантується проходження працівників закла</w:t>
      </w:r>
      <w:r>
        <w:rPr>
          <w:szCs w:val="28"/>
        </w:rPr>
        <w:t xml:space="preserve">дів освіти медичного огляду? </w:t>
      </w:r>
    </w:p>
    <w:p w:rsidR="00CC6DD3" w:rsidRDefault="00CC6DD3" w:rsidP="00C57651">
      <w:pPr>
        <w:pStyle w:val="BodyText"/>
        <w:spacing w:after="0"/>
        <w:jc w:val="both"/>
        <w:rPr>
          <w:szCs w:val="28"/>
          <w:lang w:val="uk-UA"/>
        </w:rPr>
      </w:pPr>
      <w:r>
        <w:rPr>
          <w:szCs w:val="28"/>
        </w:rPr>
        <w:t>Як</w:t>
      </w:r>
      <w:r>
        <w:rPr>
          <w:szCs w:val="28"/>
          <w:lang w:val="uk-UA"/>
        </w:rPr>
        <w:t xml:space="preserve"> </w:t>
      </w:r>
      <w:r w:rsidRPr="0020531B">
        <w:rPr>
          <w:szCs w:val="28"/>
        </w:rPr>
        <w:t>здійснюється оплата медичного огляду?</w:t>
      </w:r>
    </w:p>
    <w:p w:rsidR="00CC6DD3" w:rsidRDefault="00CC6DD3" w:rsidP="00C57651">
      <w:pPr>
        <w:pStyle w:val="BodyText"/>
        <w:spacing w:after="0"/>
        <w:jc w:val="both"/>
        <w:rPr>
          <w:szCs w:val="28"/>
          <w:lang w:val="uk-UA"/>
        </w:rPr>
      </w:pPr>
      <w:r w:rsidRPr="0020531B">
        <w:rPr>
          <w:szCs w:val="28"/>
        </w:rPr>
        <w:t>3.  Як надати першу медичну допомогу при ураженні електричним струмом?</w:t>
      </w:r>
    </w:p>
    <w:p w:rsidR="00CC6DD3" w:rsidRPr="0020531B" w:rsidRDefault="00CC6DD3" w:rsidP="00EA57D5">
      <w:pPr>
        <w:pStyle w:val="BodyText"/>
        <w:spacing w:after="0"/>
        <w:jc w:val="center"/>
        <w:rPr>
          <w:b/>
          <w:szCs w:val="28"/>
          <w:lang w:val="uk-UA"/>
        </w:rPr>
      </w:pPr>
      <w:r w:rsidRPr="0020531B">
        <w:rPr>
          <w:b/>
          <w:szCs w:val="28"/>
          <w:lang w:val="uk-UA"/>
        </w:rPr>
        <w:t>Білет № 17</w:t>
      </w:r>
    </w:p>
    <w:p w:rsidR="00CC6DD3" w:rsidRPr="0020531B" w:rsidRDefault="00CC6DD3" w:rsidP="00C57651">
      <w:pPr>
        <w:pStyle w:val="BodyText"/>
        <w:spacing w:after="0"/>
        <w:jc w:val="both"/>
        <w:rPr>
          <w:b/>
          <w:szCs w:val="28"/>
          <w:lang w:val="uk-UA"/>
        </w:rPr>
      </w:pPr>
      <w:r w:rsidRPr="0020531B">
        <w:rPr>
          <w:szCs w:val="28"/>
          <w:lang w:val="uk-UA"/>
        </w:rPr>
        <w:t>1. Як здійснюється введення нових й реконструйованих об’єктів? Що таке технічний паспорт будівлі?</w:t>
      </w:r>
    </w:p>
    <w:p w:rsidR="00CC6DD3" w:rsidRPr="0020531B" w:rsidRDefault="00CC6DD3" w:rsidP="00C57651">
      <w:pPr>
        <w:pStyle w:val="BodyText"/>
        <w:spacing w:after="0"/>
        <w:ind w:right="-142"/>
        <w:jc w:val="both"/>
        <w:rPr>
          <w:szCs w:val="28"/>
          <w:lang w:val="uk-UA"/>
        </w:rPr>
      </w:pPr>
      <w:r w:rsidRPr="0020531B">
        <w:rPr>
          <w:szCs w:val="28"/>
          <w:lang w:val="uk-UA"/>
        </w:rPr>
        <w:t>2.  Що таке виробничий травматизм і що таке побутовий  травматизм? В чому відмінності у розслідуванні? Які травми  не пов’язані з виробництвом?</w:t>
      </w:r>
    </w:p>
    <w:p w:rsidR="00CC6DD3" w:rsidRDefault="00CC6DD3" w:rsidP="00C57651">
      <w:pPr>
        <w:pStyle w:val="BodyText"/>
        <w:spacing w:after="0"/>
        <w:jc w:val="both"/>
        <w:rPr>
          <w:szCs w:val="28"/>
          <w:lang w:val="uk-UA"/>
        </w:rPr>
      </w:pPr>
      <w:r w:rsidRPr="0020531B">
        <w:rPr>
          <w:szCs w:val="28"/>
        </w:rPr>
        <w:t>3. Чим відрізняються групові нещасні випадки від не групових? Як розслідуються нещасні випадки зі смертельним наслідком, аварії, зареєстровані пожежі та групові</w:t>
      </w:r>
      <w:r w:rsidRPr="0020531B">
        <w:rPr>
          <w:b/>
          <w:szCs w:val="28"/>
        </w:rPr>
        <w:t xml:space="preserve"> </w:t>
      </w:r>
      <w:r w:rsidRPr="0020531B">
        <w:rPr>
          <w:szCs w:val="28"/>
        </w:rPr>
        <w:t>отруєння?</w:t>
      </w:r>
    </w:p>
    <w:p w:rsidR="00CC6DD3" w:rsidRPr="0020531B" w:rsidRDefault="00CC6DD3" w:rsidP="00EA57D5">
      <w:pPr>
        <w:pStyle w:val="BodyText"/>
        <w:spacing w:after="0"/>
        <w:jc w:val="center"/>
        <w:rPr>
          <w:b/>
          <w:szCs w:val="28"/>
          <w:lang w:val="uk-UA"/>
        </w:rPr>
      </w:pPr>
      <w:r w:rsidRPr="0020531B">
        <w:rPr>
          <w:b/>
          <w:szCs w:val="28"/>
          <w:lang w:val="uk-UA"/>
        </w:rPr>
        <w:t>Білет № 18</w:t>
      </w:r>
    </w:p>
    <w:p w:rsidR="00CC6DD3" w:rsidRPr="0020531B" w:rsidRDefault="00CC6DD3" w:rsidP="00C57651">
      <w:pPr>
        <w:jc w:val="both"/>
        <w:rPr>
          <w:szCs w:val="28"/>
        </w:rPr>
      </w:pPr>
      <w:r w:rsidRPr="00407659">
        <w:rPr>
          <w:szCs w:val="28"/>
          <w:lang w:val="uk-UA"/>
        </w:rPr>
        <w:t xml:space="preserve">1. Як здійснюється розслідування нещасних випадків в побуті? </w:t>
      </w:r>
      <w:r w:rsidRPr="0020531B">
        <w:rPr>
          <w:szCs w:val="28"/>
        </w:rPr>
        <w:t>В яких випадках виникає необхідність проведення розслідування зазначених нещасних випадків?</w:t>
      </w:r>
    </w:p>
    <w:p w:rsidR="00CC6DD3" w:rsidRPr="0020531B" w:rsidRDefault="00CC6DD3" w:rsidP="00C57651">
      <w:pPr>
        <w:jc w:val="both"/>
        <w:rPr>
          <w:szCs w:val="28"/>
        </w:rPr>
      </w:pPr>
      <w:r w:rsidRPr="0020531B">
        <w:rPr>
          <w:szCs w:val="28"/>
        </w:rPr>
        <w:t>2. Як здійснюється розробка і укладання колективного договору? Хто  звітує про виконання заходів з охорони праці?</w:t>
      </w:r>
    </w:p>
    <w:p w:rsidR="00CC6DD3" w:rsidRDefault="00CC6DD3" w:rsidP="00C57651">
      <w:pPr>
        <w:pStyle w:val="BodyText"/>
        <w:spacing w:after="0"/>
        <w:jc w:val="both"/>
        <w:rPr>
          <w:szCs w:val="28"/>
          <w:lang w:val="uk-UA"/>
        </w:rPr>
      </w:pPr>
      <w:r w:rsidRPr="0020531B">
        <w:rPr>
          <w:szCs w:val="28"/>
        </w:rPr>
        <w:t>3.  Чи дозволяється використання газу в закладах освіти? Які правила поводження при виявлені витікання або наявності запаху газу?</w:t>
      </w:r>
    </w:p>
    <w:p w:rsidR="00CC6DD3" w:rsidRPr="0020531B" w:rsidRDefault="00CC6DD3" w:rsidP="00EA57D5">
      <w:pPr>
        <w:pStyle w:val="BodyText"/>
        <w:spacing w:after="0"/>
        <w:ind w:left="32"/>
        <w:jc w:val="center"/>
        <w:rPr>
          <w:b/>
          <w:szCs w:val="28"/>
          <w:lang w:val="uk-UA"/>
        </w:rPr>
      </w:pPr>
      <w:r w:rsidRPr="0020531B">
        <w:rPr>
          <w:b/>
          <w:szCs w:val="28"/>
          <w:lang w:val="uk-UA"/>
        </w:rPr>
        <w:t>Білет № 19</w:t>
      </w:r>
    </w:p>
    <w:p w:rsidR="00CC6DD3" w:rsidRPr="0020531B" w:rsidRDefault="00CC6DD3" w:rsidP="00C57651">
      <w:pPr>
        <w:jc w:val="both"/>
        <w:rPr>
          <w:bCs/>
          <w:szCs w:val="28"/>
        </w:rPr>
      </w:pPr>
      <w:r w:rsidRPr="0020531B">
        <w:rPr>
          <w:bCs/>
          <w:szCs w:val="28"/>
        </w:rPr>
        <w:t>1. Як і ким виконується обстеження і підключення корпусів електрообладнання до внутрішніх контурів систем заземлення ?</w:t>
      </w:r>
    </w:p>
    <w:p w:rsidR="00CC6DD3" w:rsidRPr="0020531B" w:rsidRDefault="00CC6DD3" w:rsidP="00C57651">
      <w:pPr>
        <w:jc w:val="both"/>
        <w:rPr>
          <w:szCs w:val="28"/>
        </w:rPr>
      </w:pPr>
      <w:r w:rsidRPr="0020531B">
        <w:rPr>
          <w:szCs w:val="28"/>
        </w:rPr>
        <w:t>2.  Як організовано розслідування групових та смертельних нещасних випадків з учнями в закладах освіти?</w:t>
      </w:r>
    </w:p>
    <w:p w:rsidR="00CC6DD3" w:rsidRDefault="00CC6DD3" w:rsidP="00C57651">
      <w:pPr>
        <w:pStyle w:val="BodyText"/>
        <w:spacing w:after="0"/>
        <w:jc w:val="both"/>
        <w:rPr>
          <w:szCs w:val="28"/>
          <w:lang w:val="uk-UA"/>
        </w:rPr>
      </w:pPr>
      <w:r w:rsidRPr="0020531B">
        <w:rPr>
          <w:szCs w:val="28"/>
        </w:rPr>
        <w:t>3.  Які обов’язки посадових осіб (керівників підрозділів закладів освіти) по виконанню правил безпеки життєдіяльності в  підрозділі?</w:t>
      </w:r>
    </w:p>
    <w:p w:rsidR="00CC6DD3" w:rsidRPr="00407659" w:rsidRDefault="00CC6DD3" w:rsidP="00EA57D5">
      <w:pPr>
        <w:pStyle w:val="Heading2"/>
        <w:spacing w:before="0"/>
        <w:rPr>
          <w:color w:val="auto"/>
          <w:szCs w:val="28"/>
          <w:lang w:val="uk-UA"/>
        </w:rPr>
      </w:pPr>
      <w:r>
        <w:rPr>
          <w:color w:val="auto"/>
          <w:szCs w:val="28"/>
          <w:lang w:val="uk-UA"/>
        </w:rPr>
        <w:t xml:space="preserve">                                                                            </w:t>
      </w:r>
      <w:r w:rsidRPr="00407659">
        <w:rPr>
          <w:color w:val="auto"/>
          <w:szCs w:val="28"/>
          <w:lang w:val="uk-UA"/>
        </w:rPr>
        <w:t>Білет № 20</w:t>
      </w:r>
    </w:p>
    <w:p w:rsidR="00CC6DD3" w:rsidRPr="009E503A" w:rsidRDefault="00CC6DD3" w:rsidP="00C57651">
      <w:pPr>
        <w:jc w:val="both"/>
        <w:rPr>
          <w:szCs w:val="28"/>
          <w:lang w:val="uk-UA"/>
        </w:rPr>
      </w:pPr>
      <w:r w:rsidRPr="009E503A">
        <w:rPr>
          <w:szCs w:val="28"/>
          <w:lang w:val="uk-UA"/>
        </w:rPr>
        <w:t>1.  Як забезпечується безпечна експлуатація електрообладнання в закладах освіти? Які особливі вимоги до приміщень в яких розташоване електрообладнання?</w:t>
      </w:r>
    </w:p>
    <w:p w:rsidR="00CC6DD3" w:rsidRPr="0020531B" w:rsidRDefault="00CC6DD3" w:rsidP="00C57651">
      <w:pPr>
        <w:jc w:val="both"/>
        <w:rPr>
          <w:szCs w:val="28"/>
        </w:rPr>
      </w:pPr>
      <w:r w:rsidRPr="00DA779F">
        <w:rPr>
          <w:szCs w:val="28"/>
          <w:lang w:val="uk-UA"/>
        </w:rPr>
        <w:t xml:space="preserve">2.  Як здійснюється страхування  працівників від нещасних випадків? </w:t>
      </w:r>
      <w:r w:rsidRPr="0020531B">
        <w:rPr>
          <w:szCs w:val="28"/>
        </w:rPr>
        <w:t xml:space="preserve">Що таке фонд соціального страхування від нещасних випадків на виробництві? </w:t>
      </w:r>
    </w:p>
    <w:p w:rsidR="00CC6DD3" w:rsidRDefault="00CC6DD3" w:rsidP="00C57651">
      <w:pPr>
        <w:pStyle w:val="BodyText"/>
        <w:spacing w:after="0"/>
        <w:jc w:val="both"/>
        <w:rPr>
          <w:szCs w:val="28"/>
          <w:lang w:val="uk-UA"/>
        </w:rPr>
      </w:pPr>
      <w:r w:rsidRPr="0020531B">
        <w:rPr>
          <w:szCs w:val="28"/>
        </w:rPr>
        <w:t>3.  Як здійснюється розробка інструкцій з охорони праці, техніки безпеки та безпеки життєдіяльності?</w:t>
      </w:r>
    </w:p>
    <w:p w:rsidR="00CC6DD3" w:rsidRPr="0020531B" w:rsidRDefault="00CC6DD3" w:rsidP="00EA57D5">
      <w:pPr>
        <w:pStyle w:val="Heading1"/>
        <w:jc w:val="center"/>
        <w:rPr>
          <w:szCs w:val="28"/>
        </w:rPr>
      </w:pPr>
      <w:r w:rsidRPr="0020531B">
        <w:rPr>
          <w:szCs w:val="28"/>
        </w:rPr>
        <w:t>Білет № 22</w:t>
      </w:r>
    </w:p>
    <w:p w:rsidR="00CC6DD3" w:rsidRPr="0020531B" w:rsidRDefault="00CC6DD3" w:rsidP="00C57651">
      <w:pPr>
        <w:pStyle w:val="BodyText"/>
        <w:spacing w:after="0"/>
        <w:jc w:val="both"/>
        <w:rPr>
          <w:szCs w:val="28"/>
          <w:lang w:val="uk-UA"/>
        </w:rPr>
      </w:pPr>
      <w:r>
        <w:rPr>
          <w:szCs w:val="28"/>
          <w:lang w:val="uk-UA"/>
        </w:rPr>
        <w:t xml:space="preserve">1. </w:t>
      </w:r>
      <w:r w:rsidRPr="0020531B">
        <w:rPr>
          <w:szCs w:val="28"/>
          <w:lang w:val="uk-UA"/>
        </w:rPr>
        <w:t>Як здійснюється розслідування нещасних випадків з працівниками?</w:t>
      </w:r>
    </w:p>
    <w:p w:rsidR="00CC6DD3" w:rsidRPr="0020531B" w:rsidRDefault="00CC6DD3" w:rsidP="00C57651">
      <w:pPr>
        <w:tabs>
          <w:tab w:val="left" w:pos="540"/>
        </w:tabs>
        <w:jc w:val="both"/>
        <w:rPr>
          <w:szCs w:val="28"/>
        </w:rPr>
      </w:pPr>
      <w:r w:rsidRPr="0020531B">
        <w:rPr>
          <w:szCs w:val="28"/>
        </w:rPr>
        <w:t>2.  Що таке обробка дерев’яних конструкцій будівель вогнетривким розчином?</w:t>
      </w:r>
    </w:p>
    <w:p w:rsidR="00CC6DD3" w:rsidRDefault="00CC6DD3" w:rsidP="00C57651">
      <w:pPr>
        <w:tabs>
          <w:tab w:val="left" w:pos="2415"/>
        </w:tabs>
        <w:jc w:val="both"/>
        <w:rPr>
          <w:szCs w:val="28"/>
          <w:lang w:val="uk-UA"/>
        </w:rPr>
      </w:pPr>
      <w:r>
        <w:rPr>
          <w:szCs w:val="28"/>
        </w:rPr>
        <w:t>3.</w:t>
      </w:r>
      <w:r w:rsidRPr="0020531B">
        <w:rPr>
          <w:szCs w:val="28"/>
        </w:rPr>
        <w:t xml:space="preserve"> Як здійснюється оренда приміщень? Хто відповідає за дотримання правил з охорони праці в приміщеннях закладів освіти, які передані в оренду? В яких випадках забороняється передавати приміщення в оренду?</w:t>
      </w:r>
    </w:p>
    <w:p w:rsidR="00CC6DD3" w:rsidRPr="00F410DF" w:rsidRDefault="00CC6DD3" w:rsidP="00C57651">
      <w:pPr>
        <w:tabs>
          <w:tab w:val="left" w:pos="2415"/>
        </w:tabs>
        <w:jc w:val="both"/>
        <w:rPr>
          <w:szCs w:val="28"/>
          <w:lang w:val="uk-UA"/>
        </w:rPr>
      </w:pPr>
    </w:p>
    <w:p w:rsidR="00CC6DD3" w:rsidRPr="0020531B" w:rsidRDefault="00CC6DD3" w:rsidP="00EA57D5">
      <w:pPr>
        <w:pStyle w:val="Heading1"/>
        <w:jc w:val="center"/>
        <w:rPr>
          <w:szCs w:val="28"/>
        </w:rPr>
      </w:pPr>
      <w:r w:rsidRPr="0020531B">
        <w:rPr>
          <w:szCs w:val="28"/>
        </w:rPr>
        <w:t>Білет № 23</w:t>
      </w:r>
    </w:p>
    <w:p w:rsidR="00CC6DD3" w:rsidRPr="00DA779F" w:rsidRDefault="00CC6DD3" w:rsidP="00C57651">
      <w:pPr>
        <w:jc w:val="both"/>
        <w:rPr>
          <w:szCs w:val="28"/>
          <w:lang w:val="uk-UA"/>
        </w:rPr>
      </w:pPr>
      <w:r w:rsidRPr="00DB603A">
        <w:rPr>
          <w:szCs w:val="28"/>
          <w:lang w:val="uk-UA"/>
        </w:rPr>
        <w:t xml:space="preserve">1. Як забезпечується безпечна експлуатація будівель, споруд та інженерних мереж закладів освіти? </w:t>
      </w:r>
      <w:r w:rsidRPr="00DA779F">
        <w:rPr>
          <w:szCs w:val="28"/>
          <w:lang w:val="uk-UA"/>
        </w:rPr>
        <w:t>Хто несе відповідальність за це?</w:t>
      </w:r>
    </w:p>
    <w:p w:rsidR="00CC6DD3" w:rsidRPr="00DA779F" w:rsidRDefault="00CC6DD3" w:rsidP="00C57651">
      <w:pPr>
        <w:jc w:val="both"/>
        <w:rPr>
          <w:szCs w:val="28"/>
          <w:lang w:val="uk-UA"/>
        </w:rPr>
      </w:pPr>
      <w:r w:rsidRPr="00DA779F">
        <w:rPr>
          <w:szCs w:val="28"/>
          <w:lang w:val="uk-UA"/>
        </w:rPr>
        <w:t>2.Які Ви знаєте вимоги щодо безпеки при експлуатації верстатів та іншого устаткування з підвищеним рівнем травматизму?</w:t>
      </w:r>
    </w:p>
    <w:p w:rsidR="00CC6DD3" w:rsidRDefault="00CC6DD3" w:rsidP="00C57651">
      <w:pPr>
        <w:pStyle w:val="BodyText"/>
        <w:spacing w:after="0"/>
        <w:jc w:val="both"/>
        <w:rPr>
          <w:szCs w:val="28"/>
          <w:lang w:val="uk-UA"/>
        </w:rPr>
      </w:pPr>
    </w:p>
    <w:p w:rsidR="00CC6DD3" w:rsidRDefault="00CC6DD3" w:rsidP="00C57651">
      <w:pPr>
        <w:pStyle w:val="BodyText"/>
        <w:spacing w:after="0"/>
        <w:jc w:val="both"/>
        <w:rPr>
          <w:szCs w:val="28"/>
          <w:lang w:val="uk-UA"/>
        </w:rPr>
      </w:pPr>
      <w:r>
        <w:rPr>
          <w:szCs w:val="28"/>
        </w:rPr>
        <w:t xml:space="preserve">3. </w:t>
      </w:r>
      <w:r w:rsidRPr="0020531B">
        <w:rPr>
          <w:szCs w:val="28"/>
        </w:rPr>
        <w:t xml:space="preserve">Як здійснюється дотримання санітарно-епідеміологічних </w:t>
      </w:r>
      <w:r>
        <w:rPr>
          <w:szCs w:val="28"/>
        </w:rPr>
        <w:t>норм і правил в закладах освіти</w:t>
      </w:r>
      <w:r w:rsidRPr="0020531B">
        <w:rPr>
          <w:szCs w:val="28"/>
        </w:rPr>
        <w:t>?</w:t>
      </w:r>
    </w:p>
    <w:p w:rsidR="00CC6DD3" w:rsidRPr="0020531B" w:rsidRDefault="00CC6DD3" w:rsidP="00EA57D5">
      <w:pPr>
        <w:pStyle w:val="Heading1"/>
        <w:ind w:left="32"/>
        <w:jc w:val="center"/>
        <w:rPr>
          <w:szCs w:val="28"/>
        </w:rPr>
      </w:pPr>
      <w:r w:rsidRPr="0020531B">
        <w:rPr>
          <w:szCs w:val="28"/>
        </w:rPr>
        <w:t>Білет № 24</w:t>
      </w:r>
    </w:p>
    <w:p w:rsidR="00CC6DD3" w:rsidRDefault="00CC6DD3" w:rsidP="00C57651">
      <w:pPr>
        <w:pStyle w:val="BodyTextIndent"/>
        <w:ind w:right="-104" w:firstLine="0"/>
        <w:rPr>
          <w:szCs w:val="28"/>
        </w:rPr>
      </w:pPr>
      <w:r>
        <w:rPr>
          <w:szCs w:val="28"/>
        </w:rPr>
        <w:t>1.</w:t>
      </w:r>
      <w:r w:rsidRPr="0020531B">
        <w:rPr>
          <w:szCs w:val="28"/>
        </w:rPr>
        <w:t xml:space="preserve"> Як здійснюється безпечна експлуатація котлів? Які вимоги пред’являються до особи, що призначається відповідальною за безпечну експлуатації котлів?</w:t>
      </w:r>
    </w:p>
    <w:p w:rsidR="00CC6DD3" w:rsidRPr="0020531B" w:rsidRDefault="00CC6DD3" w:rsidP="00C57651">
      <w:pPr>
        <w:pStyle w:val="BodyTextIndent"/>
        <w:ind w:right="-104" w:firstLine="0"/>
        <w:rPr>
          <w:szCs w:val="28"/>
        </w:rPr>
      </w:pPr>
      <w:r>
        <w:rPr>
          <w:szCs w:val="28"/>
        </w:rPr>
        <w:t>2.</w:t>
      </w:r>
      <w:r w:rsidRPr="00DB603A">
        <w:rPr>
          <w:szCs w:val="28"/>
        </w:rPr>
        <w:t xml:space="preserve">Як виконується </w:t>
      </w:r>
      <w:r w:rsidRPr="0020531B">
        <w:rPr>
          <w:szCs w:val="28"/>
        </w:rPr>
        <w:t>проведення інструктажу з пожежної безпеки? Ким він проводиться і яка періодичність його проведення?</w:t>
      </w:r>
    </w:p>
    <w:p w:rsidR="00CC6DD3" w:rsidRDefault="00CC6DD3" w:rsidP="00C57651">
      <w:pPr>
        <w:pStyle w:val="BodyText"/>
        <w:spacing w:after="0"/>
        <w:jc w:val="both"/>
        <w:rPr>
          <w:szCs w:val="28"/>
          <w:lang w:val="uk-UA"/>
        </w:rPr>
      </w:pPr>
      <w:r>
        <w:rPr>
          <w:szCs w:val="28"/>
        </w:rPr>
        <w:t xml:space="preserve">3. </w:t>
      </w:r>
      <w:r w:rsidRPr="0020531B">
        <w:rPr>
          <w:szCs w:val="28"/>
        </w:rPr>
        <w:t>Як надається перша медична допомога при відкритих переломах кінцівок?</w:t>
      </w:r>
    </w:p>
    <w:p w:rsidR="00CC6DD3" w:rsidRDefault="00CC6DD3" w:rsidP="00EA57D5">
      <w:pPr>
        <w:pStyle w:val="Heading1"/>
        <w:ind w:left="32"/>
        <w:jc w:val="center"/>
        <w:rPr>
          <w:szCs w:val="28"/>
        </w:rPr>
      </w:pPr>
    </w:p>
    <w:p w:rsidR="00CC6DD3" w:rsidRPr="0020531B" w:rsidRDefault="00CC6DD3" w:rsidP="00EA57D5">
      <w:pPr>
        <w:pStyle w:val="Heading1"/>
        <w:ind w:left="32"/>
        <w:jc w:val="center"/>
        <w:rPr>
          <w:szCs w:val="28"/>
        </w:rPr>
      </w:pPr>
      <w:r w:rsidRPr="0020531B">
        <w:rPr>
          <w:szCs w:val="28"/>
        </w:rPr>
        <w:t>Білет № 25</w:t>
      </w:r>
    </w:p>
    <w:p w:rsidR="00CC6DD3" w:rsidRPr="009E503A" w:rsidRDefault="00CC6DD3" w:rsidP="00C57651">
      <w:pPr>
        <w:jc w:val="both"/>
        <w:rPr>
          <w:szCs w:val="28"/>
          <w:lang w:val="uk-UA"/>
        </w:rPr>
      </w:pPr>
      <w:r>
        <w:rPr>
          <w:szCs w:val="28"/>
          <w:lang w:val="uk-UA"/>
        </w:rPr>
        <w:t>1. Яким нормативним актом</w:t>
      </w:r>
      <w:r w:rsidRPr="00DB603A">
        <w:rPr>
          <w:szCs w:val="28"/>
          <w:lang w:val="uk-UA"/>
        </w:rPr>
        <w:t xml:space="preserve"> регламентується розслідування нещасних випадків на виробництві? В чому полягають обов’язки інженера (відповідального) з організації роботи з охорони праці при розс</w:t>
      </w:r>
      <w:r w:rsidRPr="009E503A">
        <w:rPr>
          <w:szCs w:val="28"/>
          <w:lang w:val="uk-UA"/>
        </w:rPr>
        <w:t>лідуванню нещасних випадків ?</w:t>
      </w:r>
    </w:p>
    <w:p w:rsidR="00CC6DD3" w:rsidRPr="0020531B" w:rsidRDefault="00CC6DD3" w:rsidP="00C57651">
      <w:pPr>
        <w:jc w:val="both"/>
        <w:rPr>
          <w:szCs w:val="28"/>
        </w:rPr>
      </w:pPr>
      <w:r>
        <w:rPr>
          <w:szCs w:val="28"/>
        </w:rPr>
        <w:t>2.</w:t>
      </w:r>
      <w:r w:rsidRPr="0020531B">
        <w:rPr>
          <w:szCs w:val="28"/>
        </w:rPr>
        <w:t>Як використовуються засоби індивідуального та колективного захисту, що  застосовуються у електроустановках? Які вимоги, щодо їх застосування?</w:t>
      </w:r>
    </w:p>
    <w:p w:rsidR="00CC6DD3" w:rsidRDefault="00CC6DD3" w:rsidP="00C57651">
      <w:pPr>
        <w:pStyle w:val="BodyText"/>
        <w:spacing w:after="0"/>
        <w:jc w:val="both"/>
        <w:rPr>
          <w:szCs w:val="28"/>
          <w:lang w:val="uk-UA"/>
        </w:rPr>
      </w:pPr>
      <w:r>
        <w:rPr>
          <w:szCs w:val="28"/>
        </w:rPr>
        <w:t xml:space="preserve">3. </w:t>
      </w:r>
      <w:r w:rsidRPr="0020531B">
        <w:rPr>
          <w:szCs w:val="28"/>
        </w:rPr>
        <w:t>В чому полягає надання первинної медичної допомоги при отруєннях грибами ?</w:t>
      </w:r>
    </w:p>
    <w:p w:rsidR="00CC6DD3" w:rsidRPr="0020531B" w:rsidRDefault="00CC6DD3" w:rsidP="00EA57D5">
      <w:pPr>
        <w:pStyle w:val="Heading1"/>
        <w:ind w:left="32"/>
        <w:jc w:val="center"/>
        <w:rPr>
          <w:szCs w:val="28"/>
        </w:rPr>
      </w:pPr>
      <w:r w:rsidRPr="0020531B">
        <w:rPr>
          <w:szCs w:val="28"/>
        </w:rPr>
        <w:t xml:space="preserve">   Білет № 26</w:t>
      </w:r>
    </w:p>
    <w:p w:rsidR="00CC6DD3" w:rsidRDefault="00CC6DD3" w:rsidP="00C57651">
      <w:pPr>
        <w:pStyle w:val="BodyText"/>
        <w:tabs>
          <w:tab w:val="num" w:pos="0"/>
        </w:tabs>
        <w:spacing w:after="0"/>
        <w:jc w:val="both"/>
        <w:rPr>
          <w:szCs w:val="28"/>
          <w:lang w:val="uk-UA"/>
        </w:rPr>
      </w:pPr>
      <w:r w:rsidRPr="0020531B">
        <w:rPr>
          <w:szCs w:val="28"/>
          <w:lang w:val="uk-UA"/>
        </w:rPr>
        <w:t>1. Як регламентується робота водіїв автотранспорту? Які правила випуску водіїв в рейс? В чому полягають вимоги техніки безпеки при виконанні робіт на</w:t>
      </w:r>
      <w:r>
        <w:rPr>
          <w:szCs w:val="28"/>
          <w:lang w:val="uk-UA"/>
        </w:rPr>
        <w:t xml:space="preserve"> естакадах та в оглядових ямах?</w:t>
      </w:r>
    </w:p>
    <w:p w:rsidR="00CC6DD3" w:rsidRPr="00DB603A" w:rsidRDefault="00CC6DD3" w:rsidP="00C57651">
      <w:pPr>
        <w:pStyle w:val="BodyText"/>
        <w:tabs>
          <w:tab w:val="num" w:pos="0"/>
        </w:tabs>
        <w:spacing w:after="0"/>
        <w:jc w:val="both"/>
        <w:rPr>
          <w:szCs w:val="28"/>
          <w:lang w:val="uk-UA"/>
        </w:rPr>
      </w:pPr>
      <w:r>
        <w:rPr>
          <w:szCs w:val="28"/>
          <w:lang w:val="uk-UA"/>
        </w:rPr>
        <w:t xml:space="preserve">2. </w:t>
      </w:r>
      <w:r w:rsidRPr="0020531B">
        <w:rPr>
          <w:szCs w:val="28"/>
          <w:lang w:val="uk-UA"/>
        </w:rPr>
        <w:t>Як визначається порядок соціального страхування працівників закладів освіти від нещасних випадків та  професійних захворювань ?</w:t>
      </w:r>
    </w:p>
    <w:p w:rsidR="00CC6DD3" w:rsidRDefault="00CC6DD3" w:rsidP="00C57651">
      <w:pPr>
        <w:pStyle w:val="BodyText"/>
        <w:spacing w:after="0"/>
        <w:jc w:val="both"/>
        <w:rPr>
          <w:szCs w:val="28"/>
          <w:lang w:val="uk-UA"/>
        </w:rPr>
      </w:pPr>
      <w:r>
        <w:rPr>
          <w:szCs w:val="28"/>
        </w:rPr>
        <w:t>3.</w:t>
      </w:r>
      <w:r w:rsidRPr="0020531B">
        <w:rPr>
          <w:szCs w:val="28"/>
        </w:rPr>
        <w:t xml:space="preserve">Як в закладах освіти проводиться розслідування  нещасних випадків, що стались з працівниками, які знаходились на шляху від дому </w:t>
      </w:r>
      <w:r>
        <w:rPr>
          <w:szCs w:val="28"/>
        </w:rPr>
        <w:t>до роботи або від роботи додому</w:t>
      </w:r>
      <w:r w:rsidRPr="0020531B">
        <w:rPr>
          <w:szCs w:val="28"/>
        </w:rPr>
        <w:t xml:space="preserve">?  </w:t>
      </w:r>
    </w:p>
    <w:p w:rsidR="00CC6DD3" w:rsidRPr="00DB603A" w:rsidRDefault="00CC6DD3" w:rsidP="00EA57D5">
      <w:pPr>
        <w:pStyle w:val="Heading1"/>
        <w:jc w:val="center"/>
        <w:rPr>
          <w:szCs w:val="28"/>
        </w:rPr>
      </w:pPr>
      <w:r w:rsidRPr="00DB603A">
        <w:rPr>
          <w:szCs w:val="28"/>
        </w:rPr>
        <w:t>Білет № 27</w:t>
      </w:r>
    </w:p>
    <w:p w:rsidR="00CC6DD3" w:rsidRPr="0020531B" w:rsidRDefault="00CC6DD3" w:rsidP="00EA57D5">
      <w:pPr>
        <w:jc w:val="both"/>
        <w:rPr>
          <w:szCs w:val="28"/>
        </w:rPr>
      </w:pPr>
      <w:r>
        <w:rPr>
          <w:szCs w:val="28"/>
        </w:rPr>
        <w:t>1.</w:t>
      </w:r>
      <w:r w:rsidRPr="0020531B">
        <w:rPr>
          <w:szCs w:val="28"/>
        </w:rPr>
        <w:t>Як здійснюється розслідування нещасного випадку в побуті? Як регламентуються терміни розслідування? В яких випадках терміни розслідування можуть бути подовжені?</w:t>
      </w:r>
    </w:p>
    <w:p w:rsidR="00CC6DD3" w:rsidRPr="0020531B" w:rsidRDefault="00CC6DD3" w:rsidP="00C57651">
      <w:pPr>
        <w:jc w:val="both"/>
        <w:rPr>
          <w:szCs w:val="28"/>
        </w:rPr>
      </w:pPr>
      <w:r>
        <w:rPr>
          <w:szCs w:val="28"/>
        </w:rPr>
        <w:t>2.</w:t>
      </w:r>
      <w:r w:rsidRPr="0020531B">
        <w:rPr>
          <w:szCs w:val="28"/>
        </w:rPr>
        <w:t>Як забезпечується техніка безпеки в навчальних майстернях загальноосвітніх навчальних закладів? Яким документом визначається  перелік медичної аптечки?</w:t>
      </w:r>
    </w:p>
    <w:p w:rsidR="00CC6DD3" w:rsidRDefault="00CC6DD3" w:rsidP="00C57651">
      <w:pPr>
        <w:pStyle w:val="BodyText"/>
        <w:spacing w:after="0"/>
        <w:jc w:val="both"/>
        <w:rPr>
          <w:szCs w:val="28"/>
          <w:lang w:val="uk-UA"/>
        </w:rPr>
      </w:pPr>
      <w:r w:rsidRPr="0020531B">
        <w:rPr>
          <w:szCs w:val="28"/>
        </w:rPr>
        <w:t>3   Які форми реагування на приписи органів державного нагляду? Який порядок оскарження накладеного штрафу?</w:t>
      </w:r>
    </w:p>
    <w:p w:rsidR="00CC6DD3" w:rsidRDefault="00CC6DD3" w:rsidP="00EA57D5">
      <w:pPr>
        <w:pStyle w:val="Heading1"/>
        <w:ind w:left="32"/>
        <w:jc w:val="center"/>
        <w:rPr>
          <w:szCs w:val="28"/>
        </w:rPr>
      </w:pPr>
    </w:p>
    <w:p w:rsidR="00CC6DD3" w:rsidRPr="0020531B" w:rsidRDefault="00CC6DD3" w:rsidP="00EA57D5">
      <w:pPr>
        <w:pStyle w:val="Heading1"/>
        <w:ind w:left="32"/>
        <w:jc w:val="center"/>
        <w:rPr>
          <w:szCs w:val="28"/>
        </w:rPr>
      </w:pPr>
      <w:r w:rsidRPr="0020531B">
        <w:rPr>
          <w:szCs w:val="28"/>
        </w:rPr>
        <w:t>Білет № 28</w:t>
      </w:r>
    </w:p>
    <w:p w:rsidR="00CC6DD3" w:rsidRDefault="00CC6DD3" w:rsidP="00EA57D5">
      <w:pPr>
        <w:jc w:val="both"/>
        <w:rPr>
          <w:szCs w:val="28"/>
          <w:lang w:val="uk-UA"/>
        </w:rPr>
      </w:pPr>
      <w:r>
        <w:rPr>
          <w:szCs w:val="28"/>
          <w:lang w:val="uk-UA"/>
        </w:rPr>
        <w:t>1.</w:t>
      </w:r>
      <w:r w:rsidRPr="00DB603A">
        <w:rPr>
          <w:szCs w:val="28"/>
          <w:lang w:val="uk-UA"/>
        </w:rPr>
        <w:t xml:space="preserve"> Які приміщення віднесені до приміщень з підвищеною небезпекою або з великою можливістю отримання травм? Які особливі умови в цих  приміщеннях?</w:t>
      </w:r>
    </w:p>
    <w:p w:rsidR="00CC6DD3" w:rsidRDefault="00CC6DD3" w:rsidP="00EA57D5">
      <w:pPr>
        <w:jc w:val="both"/>
        <w:rPr>
          <w:szCs w:val="28"/>
          <w:lang w:val="uk-UA"/>
        </w:rPr>
      </w:pPr>
      <w:r>
        <w:rPr>
          <w:szCs w:val="28"/>
          <w:lang w:val="uk-UA"/>
        </w:rPr>
        <w:t>2.</w:t>
      </w:r>
      <w:r w:rsidRPr="00DB603A">
        <w:rPr>
          <w:szCs w:val="28"/>
          <w:lang w:val="uk-UA"/>
        </w:rPr>
        <w:t xml:space="preserve"> В чому полягають обов’язки адміністрації закладу освіти щодо охорони праці при прийманні на роботу?</w:t>
      </w:r>
    </w:p>
    <w:p w:rsidR="00CC6DD3" w:rsidRDefault="00CC6DD3" w:rsidP="00EA57D5">
      <w:pPr>
        <w:jc w:val="both"/>
        <w:rPr>
          <w:b/>
          <w:szCs w:val="28"/>
          <w:lang w:val="uk-UA"/>
        </w:rPr>
      </w:pPr>
      <w:r>
        <w:rPr>
          <w:szCs w:val="28"/>
          <w:lang w:val="uk-UA"/>
        </w:rPr>
        <w:t xml:space="preserve">3. </w:t>
      </w:r>
      <w:r w:rsidRPr="00DB603A">
        <w:rPr>
          <w:szCs w:val="28"/>
          <w:lang w:val="uk-UA"/>
        </w:rPr>
        <w:t>Які вимоги пред</w:t>
      </w:r>
      <w:r w:rsidRPr="0020531B">
        <w:rPr>
          <w:szCs w:val="28"/>
        </w:rPr>
        <w:t>’являються до встановлення решіток на вікнах</w:t>
      </w:r>
      <w:r w:rsidRPr="00031728">
        <w:rPr>
          <w:szCs w:val="28"/>
        </w:rPr>
        <w:t>?</w:t>
      </w:r>
    </w:p>
    <w:p w:rsidR="00CC6DD3" w:rsidRDefault="00CC6DD3" w:rsidP="00F410DF">
      <w:pPr>
        <w:pStyle w:val="Heading1"/>
        <w:ind w:left="709"/>
        <w:rPr>
          <w:szCs w:val="28"/>
        </w:rPr>
      </w:pPr>
      <w:r>
        <w:rPr>
          <w:szCs w:val="28"/>
        </w:rPr>
        <w:t xml:space="preserve">                                                 </w:t>
      </w:r>
      <w:r w:rsidRPr="0020531B">
        <w:rPr>
          <w:szCs w:val="28"/>
        </w:rPr>
        <w:t>Білет № 29</w:t>
      </w:r>
    </w:p>
    <w:p w:rsidR="00CC6DD3" w:rsidRPr="00DB603A" w:rsidRDefault="00CC6DD3" w:rsidP="00EA57D5">
      <w:pPr>
        <w:pStyle w:val="Heading1"/>
        <w:rPr>
          <w:b w:val="0"/>
          <w:szCs w:val="28"/>
        </w:rPr>
      </w:pPr>
      <w:r w:rsidRPr="00DB603A">
        <w:rPr>
          <w:b w:val="0"/>
          <w:szCs w:val="28"/>
        </w:rPr>
        <w:t>1.Як забезпечуються вимоги пожежної безпека для закладів освіти? В чому характер роботи по забезпеченню пожежної безпеки в закладі освіти?</w:t>
      </w:r>
    </w:p>
    <w:p w:rsidR="00CC6DD3" w:rsidRDefault="00CC6DD3" w:rsidP="00EA57D5">
      <w:pPr>
        <w:jc w:val="both"/>
        <w:rPr>
          <w:szCs w:val="28"/>
          <w:lang w:val="uk-UA"/>
        </w:rPr>
      </w:pPr>
      <w:r>
        <w:rPr>
          <w:szCs w:val="28"/>
          <w:lang w:val="uk-UA"/>
        </w:rPr>
        <w:t>2.</w:t>
      </w:r>
      <w:r w:rsidRPr="0020531B">
        <w:rPr>
          <w:szCs w:val="28"/>
        </w:rPr>
        <w:t>Які установи мають право проводити громадський контроль стану безпеки життєдіяльності в закладі освіти ?</w:t>
      </w:r>
    </w:p>
    <w:p w:rsidR="00CC6DD3" w:rsidRDefault="00CC6DD3" w:rsidP="00EA57D5">
      <w:pPr>
        <w:jc w:val="both"/>
        <w:rPr>
          <w:szCs w:val="28"/>
          <w:lang w:val="uk-UA"/>
        </w:rPr>
      </w:pPr>
      <w:r>
        <w:rPr>
          <w:szCs w:val="28"/>
        </w:rPr>
        <w:t>3</w:t>
      </w:r>
      <w:r>
        <w:rPr>
          <w:szCs w:val="28"/>
          <w:lang w:val="uk-UA"/>
        </w:rPr>
        <w:t>.</w:t>
      </w:r>
      <w:r w:rsidRPr="0020531B">
        <w:rPr>
          <w:szCs w:val="28"/>
        </w:rPr>
        <w:t>Як здійснюється проведення замірів опору захисного заземлення в закладах освіти? Як виконується контроль за правильністю проведеної роботи?</w:t>
      </w:r>
    </w:p>
    <w:p w:rsidR="00CC6DD3" w:rsidRDefault="00CC6DD3" w:rsidP="00EA57D5">
      <w:pPr>
        <w:pStyle w:val="Heading1"/>
        <w:jc w:val="center"/>
        <w:rPr>
          <w:szCs w:val="28"/>
        </w:rPr>
      </w:pPr>
      <w:r w:rsidRPr="0020531B">
        <w:rPr>
          <w:szCs w:val="28"/>
        </w:rPr>
        <w:t>Білет № 30</w:t>
      </w:r>
    </w:p>
    <w:p w:rsidR="00CC6DD3" w:rsidRPr="00DB603A" w:rsidRDefault="00CC6DD3" w:rsidP="00031728">
      <w:pPr>
        <w:pStyle w:val="Heading1"/>
        <w:rPr>
          <w:b w:val="0"/>
          <w:szCs w:val="28"/>
        </w:rPr>
      </w:pPr>
      <w:r w:rsidRPr="00DB603A">
        <w:rPr>
          <w:b w:val="0"/>
          <w:szCs w:val="28"/>
        </w:rPr>
        <w:t>1</w:t>
      </w:r>
      <w:r>
        <w:rPr>
          <w:szCs w:val="28"/>
        </w:rPr>
        <w:t>.</w:t>
      </w:r>
      <w:r w:rsidRPr="00DB603A">
        <w:rPr>
          <w:b w:val="0"/>
          <w:szCs w:val="28"/>
        </w:rPr>
        <w:t>Який порядок і оформлення дозволу на випуск транспортних засобів в рейс (за межі підприємства, закладу, установи)? Як це здійснюється на практиці  (приклад Вашої установи)?</w:t>
      </w:r>
    </w:p>
    <w:p w:rsidR="00CC6DD3" w:rsidRPr="0020531B" w:rsidRDefault="00CC6DD3" w:rsidP="00EA57D5">
      <w:pPr>
        <w:pStyle w:val="BodyText"/>
        <w:spacing w:after="0"/>
        <w:jc w:val="both"/>
        <w:rPr>
          <w:szCs w:val="28"/>
          <w:lang w:val="uk-UA"/>
        </w:rPr>
      </w:pPr>
      <w:r>
        <w:rPr>
          <w:szCs w:val="28"/>
          <w:lang w:val="uk-UA"/>
        </w:rPr>
        <w:t>2.</w:t>
      </w:r>
      <w:r w:rsidRPr="0020531B">
        <w:rPr>
          <w:szCs w:val="28"/>
          <w:lang w:val="uk-UA"/>
        </w:rPr>
        <w:t xml:space="preserve"> Яким документом регламентується охорона праці жінок та неповнолітніх (до 18 років)?  Як практично організована ця робота у Вашій установі?</w:t>
      </w:r>
    </w:p>
    <w:p w:rsidR="00CC6DD3" w:rsidRDefault="00CC6DD3" w:rsidP="00EA57D5">
      <w:pPr>
        <w:jc w:val="both"/>
        <w:rPr>
          <w:szCs w:val="28"/>
          <w:lang w:val="uk-UA"/>
        </w:rPr>
      </w:pPr>
      <w:r>
        <w:rPr>
          <w:szCs w:val="28"/>
        </w:rPr>
        <w:t xml:space="preserve">3. </w:t>
      </w:r>
      <w:r w:rsidRPr="0020531B">
        <w:rPr>
          <w:szCs w:val="28"/>
        </w:rPr>
        <w:t>Як в закладі освіти забезпечується техніка безпеки при використанні відкритого полум’я? Хто несе  відповідальність за застосування в закладі освіти відкритого полум’я? Ким надається дозвіл? Хто контролює закінчення робіт з використанням відкритого полум’я?</w:t>
      </w:r>
    </w:p>
    <w:p w:rsidR="00CC6DD3" w:rsidRPr="0020531B" w:rsidRDefault="00CC6DD3" w:rsidP="00EA57D5">
      <w:pPr>
        <w:pStyle w:val="Heading1"/>
        <w:ind w:left="32"/>
        <w:jc w:val="center"/>
        <w:rPr>
          <w:szCs w:val="28"/>
        </w:rPr>
      </w:pPr>
      <w:r w:rsidRPr="0020531B">
        <w:rPr>
          <w:szCs w:val="28"/>
        </w:rPr>
        <w:t>Білет № 31</w:t>
      </w:r>
    </w:p>
    <w:p w:rsidR="00CC6DD3" w:rsidRPr="0020531B" w:rsidRDefault="00CC6DD3" w:rsidP="00A1025F">
      <w:pPr>
        <w:jc w:val="both"/>
        <w:rPr>
          <w:szCs w:val="28"/>
        </w:rPr>
      </w:pPr>
      <w:r w:rsidRPr="0020531B">
        <w:rPr>
          <w:szCs w:val="28"/>
        </w:rPr>
        <w:t>1. Яким документом регламентується безпечна експлуатація електрообладнання? Які основні  вимоги пожежної безпеки ?</w:t>
      </w:r>
    </w:p>
    <w:p w:rsidR="00CC6DD3" w:rsidRPr="0020531B" w:rsidRDefault="00CC6DD3" w:rsidP="00A1025F">
      <w:pPr>
        <w:jc w:val="both"/>
        <w:rPr>
          <w:b/>
          <w:szCs w:val="28"/>
        </w:rPr>
      </w:pPr>
      <w:r>
        <w:rPr>
          <w:szCs w:val="28"/>
        </w:rPr>
        <w:t>2.</w:t>
      </w:r>
      <w:r w:rsidRPr="0020531B">
        <w:rPr>
          <w:szCs w:val="28"/>
        </w:rPr>
        <w:t>Якими документами визначаються вимоги до створення кабінету з охорони праці?</w:t>
      </w:r>
    </w:p>
    <w:p w:rsidR="00CC6DD3" w:rsidRDefault="00CC6DD3" w:rsidP="00EA57D5">
      <w:pPr>
        <w:jc w:val="both"/>
        <w:rPr>
          <w:szCs w:val="28"/>
          <w:lang w:val="uk-UA"/>
        </w:rPr>
      </w:pPr>
      <w:r>
        <w:rPr>
          <w:szCs w:val="28"/>
        </w:rPr>
        <w:t xml:space="preserve">3. </w:t>
      </w:r>
      <w:r w:rsidRPr="0020531B">
        <w:rPr>
          <w:szCs w:val="28"/>
        </w:rPr>
        <w:t>Як надається перша медична допомога при опіках, теплових та сонячних ударах ?</w:t>
      </w:r>
    </w:p>
    <w:p w:rsidR="00CC6DD3" w:rsidRPr="0020531B" w:rsidRDefault="00CC6DD3" w:rsidP="00EA57D5">
      <w:pPr>
        <w:pStyle w:val="Heading1"/>
        <w:ind w:left="32"/>
        <w:jc w:val="center"/>
        <w:rPr>
          <w:szCs w:val="28"/>
        </w:rPr>
      </w:pPr>
      <w:r w:rsidRPr="0020531B">
        <w:rPr>
          <w:szCs w:val="28"/>
        </w:rPr>
        <w:t>Білет № 32</w:t>
      </w:r>
    </w:p>
    <w:p w:rsidR="00CC6DD3" w:rsidRPr="0020531B" w:rsidRDefault="00CC6DD3" w:rsidP="00EA57D5">
      <w:pPr>
        <w:ind w:left="32"/>
        <w:jc w:val="both"/>
        <w:rPr>
          <w:szCs w:val="28"/>
        </w:rPr>
      </w:pPr>
      <w:r>
        <w:rPr>
          <w:szCs w:val="28"/>
          <w:lang w:val="uk-UA"/>
        </w:rPr>
        <w:t>1.</w:t>
      </w:r>
      <w:r w:rsidRPr="0020531B">
        <w:rPr>
          <w:szCs w:val="28"/>
        </w:rPr>
        <w:t>Що передбачає атестація робочих місць за умовами праці? Як визначається перелік робочих місць, для яких повинна бути проведена атестація?</w:t>
      </w:r>
    </w:p>
    <w:p w:rsidR="00CC6DD3" w:rsidRPr="0020531B" w:rsidRDefault="00CC6DD3" w:rsidP="00EA57D5">
      <w:pPr>
        <w:tabs>
          <w:tab w:val="num" w:pos="0"/>
        </w:tabs>
        <w:ind w:left="32" w:right="-199"/>
        <w:jc w:val="both"/>
        <w:rPr>
          <w:szCs w:val="28"/>
        </w:rPr>
      </w:pPr>
      <w:r>
        <w:rPr>
          <w:szCs w:val="28"/>
        </w:rPr>
        <w:t>2.</w:t>
      </w:r>
      <w:r w:rsidRPr="0020531B">
        <w:rPr>
          <w:szCs w:val="28"/>
        </w:rPr>
        <w:t>Як здійснюється проведення обліку та аналізу нещасних випадків (виробничий травматизм, побутовий травматизм, нещасні випадки з учнями)?</w:t>
      </w:r>
    </w:p>
    <w:p w:rsidR="00CC6DD3" w:rsidRDefault="00CC6DD3" w:rsidP="00EA57D5">
      <w:pPr>
        <w:jc w:val="both"/>
        <w:rPr>
          <w:szCs w:val="28"/>
          <w:lang w:val="uk-UA"/>
        </w:rPr>
      </w:pPr>
      <w:r>
        <w:rPr>
          <w:szCs w:val="28"/>
        </w:rPr>
        <w:t>3.</w:t>
      </w:r>
      <w:r w:rsidRPr="0020531B">
        <w:rPr>
          <w:szCs w:val="28"/>
        </w:rPr>
        <w:t>Як проводиться розслідування виникнення пожеж та аварій в закладах освіти?</w:t>
      </w:r>
    </w:p>
    <w:p w:rsidR="00CC6DD3" w:rsidRPr="0020531B" w:rsidRDefault="00CC6DD3" w:rsidP="00EA57D5">
      <w:pPr>
        <w:pStyle w:val="Heading1"/>
        <w:jc w:val="center"/>
        <w:rPr>
          <w:szCs w:val="28"/>
        </w:rPr>
      </w:pPr>
      <w:r w:rsidRPr="0020531B">
        <w:rPr>
          <w:szCs w:val="28"/>
        </w:rPr>
        <w:t>Білет № 33</w:t>
      </w:r>
    </w:p>
    <w:p w:rsidR="00CC6DD3" w:rsidRPr="00151CFC" w:rsidRDefault="00CC6DD3" w:rsidP="00EA57D5">
      <w:pPr>
        <w:jc w:val="both"/>
        <w:rPr>
          <w:szCs w:val="28"/>
          <w:lang w:val="uk-UA"/>
        </w:rPr>
      </w:pPr>
      <w:r>
        <w:rPr>
          <w:szCs w:val="28"/>
          <w:lang w:val="uk-UA"/>
        </w:rPr>
        <w:t xml:space="preserve">1. </w:t>
      </w:r>
      <w:r w:rsidRPr="00151CFC">
        <w:rPr>
          <w:szCs w:val="28"/>
          <w:lang w:val="uk-UA"/>
        </w:rPr>
        <w:t xml:space="preserve">Як здійснюється навчання і перевірка знань з питань охорони праці працівників, які виконують роботу у важких і шкідливих умовах праці та в приміщеннях з підвищеною небезпекою? </w:t>
      </w:r>
    </w:p>
    <w:p w:rsidR="00CC6DD3" w:rsidRPr="00151CFC" w:rsidRDefault="00CC6DD3" w:rsidP="00EA57D5">
      <w:pPr>
        <w:jc w:val="both"/>
        <w:rPr>
          <w:szCs w:val="28"/>
          <w:lang w:val="uk-UA"/>
        </w:rPr>
      </w:pPr>
      <w:r w:rsidRPr="00151CFC">
        <w:rPr>
          <w:szCs w:val="28"/>
          <w:lang w:val="uk-UA"/>
        </w:rPr>
        <w:t xml:space="preserve">2.Як здійснюється  проведення розслідування нещасних випадків з учнями? Чим обумовлені терміни створення комісії та  її складу? </w:t>
      </w:r>
    </w:p>
    <w:p w:rsidR="00CC6DD3" w:rsidRDefault="00CC6DD3" w:rsidP="00EA57D5">
      <w:pPr>
        <w:jc w:val="both"/>
        <w:rPr>
          <w:szCs w:val="28"/>
          <w:lang w:val="uk-UA"/>
        </w:rPr>
      </w:pPr>
      <w:r w:rsidRPr="00151CFC">
        <w:rPr>
          <w:szCs w:val="28"/>
          <w:lang w:val="uk-UA"/>
        </w:rPr>
        <w:t>3</w:t>
      </w:r>
      <w:r>
        <w:rPr>
          <w:szCs w:val="28"/>
          <w:lang w:val="uk-UA"/>
        </w:rPr>
        <w:t>.</w:t>
      </w:r>
      <w:r w:rsidRPr="00151CFC">
        <w:rPr>
          <w:szCs w:val="28"/>
          <w:lang w:val="uk-UA"/>
        </w:rPr>
        <w:t xml:space="preserve"> Як застосовуються засоби індивідуального та колективного захисту при роботах на верстатах з частинами, що обертаються?</w:t>
      </w:r>
    </w:p>
    <w:p w:rsidR="00CC6DD3" w:rsidRPr="0020531B" w:rsidRDefault="00CC6DD3" w:rsidP="00EA57D5">
      <w:pPr>
        <w:pStyle w:val="Heading1"/>
        <w:jc w:val="center"/>
        <w:rPr>
          <w:szCs w:val="28"/>
        </w:rPr>
      </w:pPr>
      <w:r w:rsidRPr="0020531B">
        <w:rPr>
          <w:szCs w:val="28"/>
        </w:rPr>
        <w:t>Білет № 33</w:t>
      </w:r>
    </w:p>
    <w:p w:rsidR="00CC6DD3" w:rsidRPr="00151CFC" w:rsidRDefault="00CC6DD3" w:rsidP="00EA57D5">
      <w:pPr>
        <w:jc w:val="both"/>
        <w:rPr>
          <w:szCs w:val="28"/>
          <w:lang w:val="uk-UA"/>
        </w:rPr>
      </w:pPr>
      <w:r w:rsidRPr="00151CFC">
        <w:rPr>
          <w:szCs w:val="28"/>
          <w:lang w:val="uk-UA"/>
        </w:rPr>
        <w:t xml:space="preserve">1.  Як здійснюється навчання і перевірка знань з питань охорони праці працівників, які виконують роботу у важких і шкідливих умовах праці та в приміщеннях з підвищеною небезпекою? </w:t>
      </w:r>
    </w:p>
    <w:p w:rsidR="00CC6DD3" w:rsidRPr="00151CFC" w:rsidRDefault="00CC6DD3" w:rsidP="00EA57D5">
      <w:pPr>
        <w:jc w:val="both"/>
        <w:rPr>
          <w:szCs w:val="28"/>
          <w:lang w:val="uk-UA"/>
        </w:rPr>
      </w:pPr>
      <w:r w:rsidRPr="00151CFC">
        <w:rPr>
          <w:szCs w:val="28"/>
          <w:lang w:val="uk-UA"/>
        </w:rPr>
        <w:t xml:space="preserve">2. Як здійснюється  проведення розслідування нещасних випадків з учнями? Чим обумовлені терміни створення комісії та  її складу? </w:t>
      </w:r>
    </w:p>
    <w:p w:rsidR="00CC6DD3" w:rsidRDefault="00CC6DD3" w:rsidP="00EA57D5">
      <w:pPr>
        <w:jc w:val="both"/>
        <w:rPr>
          <w:szCs w:val="28"/>
          <w:lang w:val="uk-UA"/>
        </w:rPr>
      </w:pPr>
      <w:r w:rsidRPr="00151CFC">
        <w:rPr>
          <w:szCs w:val="28"/>
          <w:lang w:val="uk-UA"/>
        </w:rPr>
        <w:t>3</w:t>
      </w:r>
      <w:r>
        <w:rPr>
          <w:szCs w:val="28"/>
          <w:lang w:val="uk-UA"/>
        </w:rPr>
        <w:t xml:space="preserve">. </w:t>
      </w:r>
      <w:r w:rsidRPr="00151CFC">
        <w:rPr>
          <w:szCs w:val="28"/>
          <w:lang w:val="uk-UA"/>
        </w:rPr>
        <w:t>Як застосовуються засоби індивідуального та колективного захисту при роботах на верстатах з частинами, що обертаються?</w:t>
      </w:r>
    </w:p>
    <w:p w:rsidR="00CC6DD3" w:rsidRPr="0020531B" w:rsidRDefault="00CC6DD3" w:rsidP="00EA57D5">
      <w:pPr>
        <w:pStyle w:val="Heading1"/>
        <w:ind w:left="32"/>
        <w:jc w:val="center"/>
        <w:rPr>
          <w:szCs w:val="28"/>
        </w:rPr>
      </w:pPr>
      <w:r w:rsidRPr="0020531B">
        <w:rPr>
          <w:szCs w:val="28"/>
        </w:rPr>
        <w:t>Білет № 34</w:t>
      </w:r>
    </w:p>
    <w:p w:rsidR="00CC6DD3" w:rsidRPr="0020531B" w:rsidRDefault="00CC6DD3" w:rsidP="00EA57D5">
      <w:pPr>
        <w:pStyle w:val="BodyTextIndent3"/>
        <w:spacing w:after="0"/>
        <w:ind w:left="0" w:hanging="3"/>
        <w:jc w:val="both"/>
        <w:rPr>
          <w:sz w:val="28"/>
          <w:szCs w:val="28"/>
        </w:rPr>
      </w:pPr>
      <w:r w:rsidRPr="0020531B">
        <w:rPr>
          <w:sz w:val="28"/>
          <w:szCs w:val="28"/>
        </w:rPr>
        <w:t>1. Що таке соціальний захист працюючих в разі настання часткової або повної непрацездатності? Чи призначається компенсація в разі смерті працівника його рідним? Як  визначається розмір компенсації в разі смерті працівника ?</w:t>
      </w:r>
    </w:p>
    <w:p w:rsidR="00CC6DD3" w:rsidRPr="00151CFC" w:rsidRDefault="00CC6DD3" w:rsidP="00EA57D5">
      <w:pPr>
        <w:pStyle w:val="Title"/>
        <w:ind w:right="-144"/>
        <w:jc w:val="both"/>
        <w:rPr>
          <w:b w:val="0"/>
          <w:sz w:val="28"/>
          <w:szCs w:val="28"/>
        </w:rPr>
      </w:pPr>
      <w:r w:rsidRPr="00151CFC">
        <w:rPr>
          <w:b w:val="0"/>
          <w:sz w:val="28"/>
          <w:szCs w:val="28"/>
        </w:rPr>
        <w:t>2. Яким документом визначається надання працівникам закладів освіти спецодягу, спецвзуття та засобів індивідуального захисту?  У яких випадках дозволяється компенсація на придбання спецодягу, спецвзуття, засобів особистого захисту?</w:t>
      </w:r>
    </w:p>
    <w:p w:rsidR="00CC6DD3" w:rsidRDefault="00CC6DD3" w:rsidP="00EA57D5">
      <w:pPr>
        <w:jc w:val="both"/>
        <w:rPr>
          <w:szCs w:val="28"/>
          <w:lang w:val="uk-UA"/>
        </w:rPr>
      </w:pPr>
      <w:r w:rsidRPr="0020531B">
        <w:rPr>
          <w:szCs w:val="28"/>
        </w:rPr>
        <w:t>3. Як здійснюється розслідування нещасних випадків з працівниками, які сталися в закладі освіти у не робочий час?</w:t>
      </w:r>
    </w:p>
    <w:p w:rsidR="00CC6DD3" w:rsidRPr="0020531B" w:rsidRDefault="00CC6DD3" w:rsidP="00EA57D5">
      <w:pPr>
        <w:pStyle w:val="Heading1"/>
        <w:jc w:val="center"/>
        <w:rPr>
          <w:szCs w:val="28"/>
        </w:rPr>
      </w:pPr>
      <w:r w:rsidRPr="0020531B">
        <w:rPr>
          <w:szCs w:val="28"/>
        </w:rPr>
        <w:t>Білет № 35</w:t>
      </w:r>
    </w:p>
    <w:p w:rsidR="00CC6DD3" w:rsidRPr="0020531B" w:rsidRDefault="00CC6DD3" w:rsidP="00A1025F">
      <w:pPr>
        <w:jc w:val="both"/>
        <w:rPr>
          <w:szCs w:val="28"/>
        </w:rPr>
      </w:pPr>
      <w:r>
        <w:rPr>
          <w:szCs w:val="28"/>
        </w:rPr>
        <w:t>1.</w:t>
      </w:r>
      <w:r w:rsidRPr="0020531B">
        <w:rPr>
          <w:szCs w:val="28"/>
        </w:rPr>
        <w:t xml:space="preserve">Як забезпечується соціальний захист працюючих в разі настання часткової або повної непрацездатності?   </w:t>
      </w:r>
    </w:p>
    <w:p w:rsidR="00CC6DD3" w:rsidRPr="0020531B" w:rsidRDefault="00CC6DD3" w:rsidP="00EA57D5">
      <w:pPr>
        <w:jc w:val="both"/>
        <w:rPr>
          <w:szCs w:val="28"/>
        </w:rPr>
      </w:pPr>
      <w:r w:rsidRPr="0020531B">
        <w:rPr>
          <w:szCs w:val="28"/>
        </w:rPr>
        <w:t>2</w:t>
      </w:r>
      <w:r>
        <w:rPr>
          <w:szCs w:val="28"/>
        </w:rPr>
        <w:t>.</w:t>
      </w:r>
      <w:r w:rsidRPr="0020531B">
        <w:rPr>
          <w:szCs w:val="28"/>
        </w:rPr>
        <w:t>Як виконується спеціальне розслідування нещасних випадків з учнями, що сталися у навчально-виховному процесі?</w:t>
      </w:r>
    </w:p>
    <w:p w:rsidR="00CC6DD3" w:rsidRPr="00151CFC" w:rsidRDefault="00CC6DD3" w:rsidP="00EA57D5">
      <w:pPr>
        <w:jc w:val="both"/>
        <w:rPr>
          <w:szCs w:val="28"/>
          <w:lang w:val="uk-UA"/>
        </w:rPr>
      </w:pPr>
      <w:r>
        <w:rPr>
          <w:szCs w:val="28"/>
        </w:rPr>
        <w:t>3.</w:t>
      </w:r>
      <w:r w:rsidRPr="0020531B">
        <w:rPr>
          <w:szCs w:val="28"/>
        </w:rPr>
        <w:t>На чому засновані права громадських організацій на проведення перевірки стану охорони праці?</w:t>
      </w:r>
    </w:p>
    <w:p w:rsidR="00CC6DD3" w:rsidRPr="0020531B" w:rsidRDefault="00CC6DD3" w:rsidP="00EA57D5">
      <w:pPr>
        <w:pStyle w:val="Heading1"/>
        <w:jc w:val="center"/>
        <w:rPr>
          <w:szCs w:val="28"/>
        </w:rPr>
      </w:pPr>
      <w:r w:rsidRPr="0020531B">
        <w:rPr>
          <w:szCs w:val="28"/>
        </w:rPr>
        <w:t>Білет № 36</w:t>
      </w:r>
    </w:p>
    <w:p w:rsidR="00CC6DD3" w:rsidRPr="0020531B" w:rsidRDefault="00CC6DD3" w:rsidP="00EA57D5">
      <w:pPr>
        <w:jc w:val="both"/>
        <w:rPr>
          <w:szCs w:val="28"/>
        </w:rPr>
      </w:pPr>
      <w:r>
        <w:rPr>
          <w:szCs w:val="28"/>
        </w:rPr>
        <w:t>1.</w:t>
      </w:r>
      <w:r w:rsidRPr="0020531B">
        <w:rPr>
          <w:szCs w:val="28"/>
        </w:rPr>
        <w:t>Яка особа може бути призначеною відповідальною за протипожежний стан закладу освіти? В чому  її обов’язки та права?</w:t>
      </w:r>
    </w:p>
    <w:p w:rsidR="00CC6DD3" w:rsidRPr="0020531B" w:rsidRDefault="00CC6DD3" w:rsidP="00EA57D5">
      <w:pPr>
        <w:jc w:val="both"/>
        <w:rPr>
          <w:szCs w:val="28"/>
        </w:rPr>
      </w:pPr>
      <w:r>
        <w:rPr>
          <w:szCs w:val="28"/>
        </w:rPr>
        <w:t>2.</w:t>
      </w:r>
      <w:r w:rsidRPr="0020531B">
        <w:rPr>
          <w:szCs w:val="28"/>
        </w:rPr>
        <w:t>Які вимоги до використання килимових покрить в приміщеннях з масовим перебуванням дітей? Які обмеження використання?</w:t>
      </w:r>
    </w:p>
    <w:p w:rsidR="00CC6DD3" w:rsidRDefault="00CC6DD3" w:rsidP="00EA57D5">
      <w:pPr>
        <w:jc w:val="both"/>
        <w:rPr>
          <w:szCs w:val="28"/>
          <w:lang w:val="uk-UA"/>
        </w:rPr>
      </w:pPr>
      <w:r>
        <w:rPr>
          <w:szCs w:val="28"/>
        </w:rPr>
        <w:t>3.</w:t>
      </w:r>
      <w:r w:rsidRPr="0020531B">
        <w:rPr>
          <w:szCs w:val="28"/>
        </w:rPr>
        <w:t xml:space="preserve">Як здійснюється безпечне зберігання та транспортування небезпечних речовин (кислотні рідини, отруйні і мастильні матеріали та інше)? </w:t>
      </w:r>
    </w:p>
    <w:p w:rsidR="00CC6DD3" w:rsidRDefault="00CC6DD3" w:rsidP="00EA57D5">
      <w:pPr>
        <w:pStyle w:val="Heading1"/>
        <w:ind w:left="32"/>
        <w:jc w:val="center"/>
        <w:rPr>
          <w:szCs w:val="28"/>
        </w:rPr>
      </w:pPr>
      <w:r w:rsidRPr="0020531B">
        <w:rPr>
          <w:szCs w:val="28"/>
        </w:rPr>
        <w:t>Білет № 37</w:t>
      </w:r>
    </w:p>
    <w:p w:rsidR="00CC6DD3" w:rsidRDefault="00CC6DD3" w:rsidP="00943099">
      <w:pPr>
        <w:pStyle w:val="BodyText"/>
        <w:spacing w:after="0"/>
        <w:jc w:val="both"/>
        <w:rPr>
          <w:szCs w:val="28"/>
          <w:lang w:val="uk-UA"/>
        </w:rPr>
      </w:pPr>
      <w:r w:rsidRPr="0020531B">
        <w:rPr>
          <w:szCs w:val="28"/>
          <w:lang w:val="uk-UA"/>
        </w:rPr>
        <w:t>1. Як проводиться розслідування нещасних випадків які стались у побуті?</w:t>
      </w:r>
    </w:p>
    <w:p w:rsidR="00CC6DD3" w:rsidRPr="00151CFC" w:rsidRDefault="00CC6DD3" w:rsidP="00943099">
      <w:pPr>
        <w:pStyle w:val="BodyText"/>
        <w:spacing w:after="0"/>
        <w:jc w:val="both"/>
        <w:rPr>
          <w:b/>
          <w:szCs w:val="28"/>
          <w:lang w:val="uk-UA"/>
        </w:rPr>
      </w:pPr>
      <w:r w:rsidRPr="0020531B">
        <w:rPr>
          <w:szCs w:val="28"/>
        </w:rPr>
        <w:t>2.Як здійснюється забезпечення учасників навчально-виховного процесу засобами індивідуального та колективного захисту?</w:t>
      </w:r>
    </w:p>
    <w:p w:rsidR="00CC6DD3" w:rsidRDefault="00CC6DD3" w:rsidP="00943099">
      <w:pPr>
        <w:jc w:val="both"/>
        <w:rPr>
          <w:szCs w:val="28"/>
          <w:lang w:val="uk-UA"/>
        </w:rPr>
      </w:pPr>
      <w:r w:rsidRPr="0020531B">
        <w:rPr>
          <w:szCs w:val="28"/>
        </w:rPr>
        <w:t>3.  Як здійснювати надання першої медичної допомоги потерпілому на воді?</w:t>
      </w:r>
    </w:p>
    <w:p w:rsidR="00CC6DD3" w:rsidRDefault="00CC6DD3" w:rsidP="00EA57D5">
      <w:pPr>
        <w:pStyle w:val="Heading1"/>
        <w:ind w:left="32"/>
        <w:jc w:val="center"/>
        <w:rPr>
          <w:sz w:val="16"/>
          <w:szCs w:val="16"/>
        </w:rPr>
      </w:pPr>
      <w:r w:rsidRPr="0020531B">
        <w:rPr>
          <w:szCs w:val="28"/>
        </w:rPr>
        <w:t>Білет № 38</w:t>
      </w:r>
      <w:r>
        <w:rPr>
          <w:szCs w:val="28"/>
        </w:rPr>
        <w:t xml:space="preserve"> </w:t>
      </w:r>
    </w:p>
    <w:p w:rsidR="00CC6DD3" w:rsidRPr="0020531B" w:rsidRDefault="00CC6DD3" w:rsidP="00EA57D5">
      <w:pPr>
        <w:ind w:right="-90"/>
        <w:jc w:val="both"/>
        <w:rPr>
          <w:szCs w:val="28"/>
        </w:rPr>
      </w:pPr>
      <w:r w:rsidRPr="0020531B">
        <w:rPr>
          <w:szCs w:val="28"/>
        </w:rPr>
        <w:t>1. Як забезпечується безпечне виконання робіт в електроустановках? Які категорій заходів безпеки виконання робіт у приміщеннях, де розташовані електроустановки Ви знаєте?</w:t>
      </w:r>
    </w:p>
    <w:p w:rsidR="00CC6DD3" w:rsidRPr="0020531B" w:rsidRDefault="00CC6DD3" w:rsidP="00EA57D5">
      <w:pPr>
        <w:ind w:right="-90" w:firstLine="32"/>
        <w:jc w:val="both"/>
        <w:rPr>
          <w:szCs w:val="28"/>
        </w:rPr>
      </w:pPr>
      <w:r>
        <w:rPr>
          <w:szCs w:val="28"/>
        </w:rPr>
        <w:t>2.</w:t>
      </w:r>
      <w:r w:rsidRPr="0020531B">
        <w:rPr>
          <w:szCs w:val="28"/>
        </w:rPr>
        <w:t>Як здійснюється організація роботи по навчанню і перевірці знань з питань охорони праці та безпеки життєдіяльності працівників закладів освіти?</w:t>
      </w:r>
    </w:p>
    <w:p w:rsidR="00CC6DD3" w:rsidRDefault="00CC6DD3" w:rsidP="00EA57D5">
      <w:pPr>
        <w:jc w:val="both"/>
        <w:rPr>
          <w:szCs w:val="28"/>
          <w:lang w:val="uk-UA"/>
        </w:rPr>
      </w:pPr>
      <w:r>
        <w:rPr>
          <w:szCs w:val="28"/>
        </w:rPr>
        <w:t>3.</w:t>
      </w:r>
      <w:r w:rsidRPr="0020531B">
        <w:rPr>
          <w:szCs w:val="28"/>
        </w:rPr>
        <w:t>Чим регламентується застосування медичної аптечка? Який її мінімальний склад?</w:t>
      </w:r>
    </w:p>
    <w:p w:rsidR="00CC6DD3" w:rsidRPr="0020531B" w:rsidRDefault="00CC6DD3" w:rsidP="00EA57D5">
      <w:pPr>
        <w:pStyle w:val="Heading1"/>
        <w:ind w:left="32"/>
        <w:jc w:val="center"/>
        <w:rPr>
          <w:szCs w:val="28"/>
        </w:rPr>
      </w:pPr>
      <w:r w:rsidRPr="0020531B">
        <w:rPr>
          <w:szCs w:val="28"/>
        </w:rPr>
        <w:t>Білет № 39</w:t>
      </w:r>
    </w:p>
    <w:p w:rsidR="00CC6DD3" w:rsidRPr="0020531B" w:rsidRDefault="00CC6DD3" w:rsidP="00EA57D5">
      <w:pPr>
        <w:jc w:val="both"/>
        <w:rPr>
          <w:szCs w:val="28"/>
        </w:rPr>
      </w:pPr>
      <w:r>
        <w:rPr>
          <w:szCs w:val="28"/>
          <w:lang w:val="uk-UA"/>
        </w:rPr>
        <w:t>1.</w:t>
      </w:r>
      <w:r w:rsidRPr="00151CFC">
        <w:rPr>
          <w:szCs w:val="28"/>
          <w:lang w:val="uk-UA"/>
        </w:rPr>
        <w:t xml:space="preserve">Як забезпечується надійність експлуатації будівель, споруд та інженерних мереж закладів освіти? </w:t>
      </w:r>
      <w:r w:rsidRPr="0020531B">
        <w:rPr>
          <w:szCs w:val="28"/>
        </w:rPr>
        <w:t>Де проводяться навчання осіб, що практично забезпечують безпечну експлуатацію будівель, споруд та інженерних мереж?</w:t>
      </w:r>
    </w:p>
    <w:p w:rsidR="00CC6DD3" w:rsidRPr="0020531B" w:rsidRDefault="00CC6DD3" w:rsidP="00EA57D5">
      <w:pPr>
        <w:jc w:val="both"/>
        <w:rPr>
          <w:szCs w:val="28"/>
        </w:rPr>
      </w:pPr>
      <w:r w:rsidRPr="0020531B">
        <w:rPr>
          <w:szCs w:val="28"/>
        </w:rPr>
        <w:t xml:space="preserve">2. Яким чином в закладі освіти проводиться робота, щодо навчання евакуації учнів з приміщень і будівель в разі настання аварійної ситуації? </w:t>
      </w:r>
    </w:p>
    <w:p w:rsidR="00CC6DD3" w:rsidRPr="00151CFC" w:rsidRDefault="00CC6DD3" w:rsidP="00EA57D5">
      <w:pPr>
        <w:jc w:val="both"/>
        <w:rPr>
          <w:szCs w:val="28"/>
          <w:lang w:val="uk-UA"/>
        </w:rPr>
      </w:pPr>
      <w:r>
        <w:rPr>
          <w:szCs w:val="28"/>
          <w:lang w:val="uk-UA"/>
        </w:rPr>
        <w:t xml:space="preserve">3. </w:t>
      </w:r>
      <w:r w:rsidRPr="0020531B">
        <w:rPr>
          <w:szCs w:val="28"/>
          <w:lang w:val="uk-UA"/>
        </w:rPr>
        <w:t>Як організована пожежна безпека в закладі освіти?</w:t>
      </w:r>
    </w:p>
    <w:p w:rsidR="00CC6DD3" w:rsidRPr="0020531B" w:rsidRDefault="00CC6DD3" w:rsidP="00EA57D5">
      <w:pPr>
        <w:pStyle w:val="Heading1"/>
        <w:ind w:left="32"/>
        <w:jc w:val="center"/>
        <w:rPr>
          <w:szCs w:val="28"/>
        </w:rPr>
      </w:pPr>
      <w:r w:rsidRPr="0020531B">
        <w:rPr>
          <w:szCs w:val="28"/>
        </w:rPr>
        <w:t>Білет № 40</w:t>
      </w:r>
    </w:p>
    <w:p w:rsidR="00CC6DD3" w:rsidRDefault="00CC6DD3" w:rsidP="00EA57D5">
      <w:pPr>
        <w:jc w:val="both"/>
        <w:rPr>
          <w:szCs w:val="28"/>
          <w:lang w:val="uk-UA"/>
        </w:rPr>
      </w:pPr>
      <w:r w:rsidRPr="0020531B">
        <w:rPr>
          <w:szCs w:val="28"/>
        </w:rPr>
        <w:t xml:space="preserve">1. Чим може бути мотивована відмова працівника від виконання дорученої йому роботи? Які приклади таких випадків Ви знаєте? </w:t>
      </w:r>
    </w:p>
    <w:p w:rsidR="00CC6DD3" w:rsidRPr="00151CFC" w:rsidRDefault="00CC6DD3" w:rsidP="00EA57D5">
      <w:pPr>
        <w:jc w:val="both"/>
        <w:rPr>
          <w:szCs w:val="28"/>
          <w:lang w:val="uk-UA"/>
        </w:rPr>
      </w:pPr>
      <w:r w:rsidRPr="00151CFC">
        <w:rPr>
          <w:szCs w:val="28"/>
          <w:lang w:val="uk-UA"/>
        </w:rPr>
        <w:t xml:space="preserve">2. Які основні етапи, при розробці, проходять інструкції з охорони праці, техніки безпеки та безпеки життєдіяльності до початку їх юридичного функціонування? </w:t>
      </w:r>
    </w:p>
    <w:p w:rsidR="00CC6DD3" w:rsidRDefault="00CC6DD3" w:rsidP="00EA57D5">
      <w:pPr>
        <w:jc w:val="both"/>
        <w:rPr>
          <w:szCs w:val="28"/>
          <w:lang w:val="uk-UA"/>
        </w:rPr>
      </w:pPr>
      <w:r>
        <w:rPr>
          <w:szCs w:val="28"/>
        </w:rPr>
        <w:t>3</w:t>
      </w:r>
      <w:r>
        <w:rPr>
          <w:szCs w:val="28"/>
          <w:lang w:val="uk-UA"/>
        </w:rPr>
        <w:t>.</w:t>
      </w:r>
      <w:r w:rsidRPr="0020531B">
        <w:rPr>
          <w:szCs w:val="28"/>
        </w:rPr>
        <w:t>Яка особа, є відповідальною за безпеку експлуатації електрообладнання? Які вимоги пред’являються до цієї особи?  Хто може бути призначений відповідальним?</w:t>
      </w:r>
    </w:p>
    <w:p w:rsidR="00CC6DD3" w:rsidRPr="0020531B" w:rsidRDefault="00CC6DD3" w:rsidP="00EA57D5">
      <w:pPr>
        <w:pStyle w:val="Heading1"/>
        <w:jc w:val="center"/>
        <w:rPr>
          <w:szCs w:val="28"/>
        </w:rPr>
      </w:pPr>
      <w:r w:rsidRPr="0020531B">
        <w:rPr>
          <w:szCs w:val="28"/>
        </w:rPr>
        <w:t>Білет № 41</w:t>
      </w:r>
    </w:p>
    <w:p w:rsidR="00CC6DD3" w:rsidRPr="0020531B" w:rsidRDefault="00CC6DD3" w:rsidP="00EA57D5">
      <w:pPr>
        <w:jc w:val="both"/>
        <w:rPr>
          <w:szCs w:val="28"/>
        </w:rPr>
      </w:pPr>
      <w:r>
        <w:rPr>
          <w:szCs w:val="28"/>
        </w:rPr>
        <w:t>1.</w:t>
      </w:r>
      <w:r w:rsidRPr="0020531B">
        <w:rPr>
          <w:szCs w:val="28"/>
        </w:rPr>
        <w:t>Як забезпечується участь професійних спілок у створенні безпечних умов праці? В чому їх права та гарантії діяльності?</w:t>
      </w:r>
    </w:p>
    <w:p w:rsidR="00CC6DD3" w:rsidRPr="0020531B" w:rsidRDefault="00CC6DD3" w:rsidP="00EA57D5">
      <w:pPr>
        <w:ind w:right="-1"/>
        <w:jc w:val="both"/>
        <w:rPr>
          <w:szCs w:val="28"/>
        </w:rPr>
      </w:pPr>
      <w:r>
        <w:rPr>
          <w:szCs w:val="28"/>
        </w:rPr>
        <w:t>2.</w:t>
      </w:r>
      <w:r w:rsidRPr="0020531B">
        <w:rPr>
          <w:szCs w:val="28"/>
        </w:rPr>
        <w:t>Як забезпечується пожежна безпека в закладі освіти? Де в закладах освіти розташовуються місця зберігання засобів пожежегасіння в режимі чергування?</w:t>
      </w:r>
    </w:p>
    <w:p w:rsidR="00CC6DD3" w:rsidRDefault="00CC6DD3" w:rsidP="00EA57D5">
      <w:pPr>
        <w:ind w:right="-1"/>
        <w:jc w:val="both"/>
        <w:rPr>
          <w:szCs w:val="28"/>
          <w:lang w:val="uk-UA"/>
        </w:rPr>
      </w:pPr>
      <w:r w:rsidRPr="0020531B">
        <w:rPr>
          <w:szCs w:val="28"/>
        </w:rPr>
        <w:t>3. Яким документом визначається необхідність проведення обробки дерев’яних конструкцій будівель вогнетривким розчином? Яка періодичність обробки?</w:t>
      </w:r>
    </w:p>
    <w:p w:rsidR="00CC6DD3" w:rsidRPr="0020531B" w:rsidRDefault="00CC6DD3" w:rsidP="00EA57D5">
      <w:pPr>
        <w:pStyle w:val="Heading1"/>
        <w:jc w:val="center"/>
        <w:rPr>
          <w:szCs w:val="28"/>
        </w:rPr>
      </w:pPr>
      <w:r w:rsidRPr="0020531B">
        <w:rPr>
          <w:szCs w:val="28"/>
        </w:rPr>
        <w:t>Білет № 42</w:t>
      </w:r>
    </w:p>
    <w:p w:rsidR="00CC6DD3" w:rsidRPr="0020531B" w:rsidRDefault="00CC6DD3" w:rsidP="00EA57D5">
      <w:pPr>
        <w:jc w:val="both"/>
        <w:rPr>
          <w:szCs w:val="28"/>
        </w:rPr>
      </w:pPr>
      <w:r w:rsidRPr="0020531B">
        <w:rPr>
          <w:szCs w:val="28"/>
        </w:rPr>
        <w:t>1. Як реалізуються права громадян на охорону праці при укладанні трудової угоди?</w:t>
      </w:r>
      <w:r>
        <w:rPr>
          <w:szCs w:val="28"/>
        </w:rPr>
        <w:t xml:space="preserve"> 2.</w:t>
      </w:r>
      <w:r w:rsidRPr="0020531B">
        <w:rPr>
          <w:szCs w:val="28"/>
        </w:rPr>
        <w:t>Як здійснюються спеціальні розслідування нещасних випадків з учнями (вихованцями), що сталися в навчальному процесі?</w:t>
      </w:r>
    </w:p>
    <w:p w:rsidR="00CC6DD3" w:rsidRDefault="00CC6DD3" w:rsidP="00EA57D5">
      <w:pPr>
        <w:ind w:right="-1"/>
        <w:jc w:val="both"/>
        <w:rPr>
          <w:szCs w:val="28"/>
          <w:lang w:val="uk-UA"/>
        </w:rPr>
      </w:pPr>
      <w:r>
        <w:rPr>
          <w:szCs w:val="28"/>
        </w:rPr>
        <w:t>3.</w:t>
      </w:r>
      <w:r w:rsidRPr="0020531B">
        <w:rPr>
          <w:szCs w:val="28"/>
        </w:rPr>
        <w:t>Як необхідно поводитися при виявленні вибухонебезпечних речей?</w:t>
      </w:r>
    </w:p>
    <w:p w:rsidR="00CC6DD3" w:rsidRPr="0020531B" w:rsidRDefault="00CC6DD3" w:rsidP="00EA57D5">
      <w:pPr>
        <w:pStyle w:val="Heading1"/>
        <w:ind w:left="32"/>
        <w:jc w:val="center"/>
        <w:rPr>
          <w:szCs w:val="28"/>
        </w:rPr>
      </w:pPr>
      <w:r w:rsidRPr="0020531B">
        <w:rPr>
          <w:szCs w:val="28"/>
        </w:rPr>
        <w:t>Білет № 43</w:t>
      </w:r>
    </w:p>
    <w:p w:rsidR="00CC6DD3" w:rsidRPr="00151CFC" w:rsidRDefault="00CC6DD3" w:rsidP="00EA57D5">
      <w:pPr>
        <w:jc w:val="both"/>
        <w:rPr>
          <w:szCs w:val="28"/>
          <w:lang w:val="uk-UA"/>
        </w:rPr>
      </w:pPr>
      <w:r>
        <w:rPr>
          <w:szCs w:val="28"/>
          <w:lang w:val="uk-UA"/>
        </w:rPr>
        <w:t>1.</w:t>
      </w:r>
      <w:r w:rsidRPr="00151CFC">
        <w:rPr>
          <w:szCs w:val="28"/>
          <w:lang w:val="uk-UA"/>
        </w:rPr>
        <w:t xml:space="preserve"> Яким документом засновується служба охорони праці закладу освіти? Які її функції і підпорядкованість? </w:t>
      </w:r>
    </w:p>
    <w:p w:rsidR="00CC6DD3" w:rsidRPr="009E503A" w:rsidRDefault="00CC6DD3" w:rsidP="00EA57D5">
      <w:pPr>
        <w:jc w:val="both"/>
        <w:rPr>
          <w:szCs w:val="28"/>
          <w:lang w:val="uk-UA"/>
        </w:rPr>
      </w:pPr>
      <w:r w:rsidRPr="00151CFC">
        <w:rPr>
          <w:szCs w:val="28"/>
          <w:lang w:val="uk-UA"/>
        </w:rPr>
        <w:t>2. Які обов’язки інженера (відповідального) за організацію роботи з охорони праці в закла</w:t>
      </w:r>
      <w:r w:rsidRPr="009E503A">
        <w:rPr>
          <w:szCs w:val="28"/>
          <w:lang w:val="uk-UA"/>
        </w:rPr>
        <w:t>ді освіти?</w:t>
      </w:r>
    </w:p>
    <w:p w:rsidR="00CC6DD3" w:rsidRDefault="00CC6DD3" w:rsidP="00EA57D5">
      <w:pPr>
        <w:jc w:val="both"/>
        <w:rPr>
          <w:szCs w:val="28"/>
          <w:lang w:val="uk-UA"/>
        </w:rPr>
      </w:pPr>
      <w:r>
        <w:rPr>
          <w:szCs w:val="28"/>
        </w:rPr>
        <w:t>3.</w:t>
      </w:r>
      <w:r w:rsidRPr="0020531B">
        <w:rPr>
          <w:szCs w:val="28"/>
        </w:rPr>
        <w:t>Як визначається необхідність встановлення систем захисту від природної електрики? Як розраховується кількість зазначених установок?</w:t>
      </w:r>
    </w:p>
    <w:p w:rsidR="00CC6DD3" w:rsidRPr="0020531B" w:rsidRDefault="00CC6DD3" w:rsidP="00EA57D5">
      <w:pPr>
        <w:pStyle w:val="Heading1"/>
        <w:ind w:left="32"/>
        <w:jc w:val="center"/>
        <w:rPr>
          <w:szCs w:val="28"/>
        </w:rPr>
      </w:pPr>
      <w:r w:rsidRPr="0020531B">
        <w:rPr>
          <w:szCs w:val="28"/>
        </w:rPr>
        <w:t>Білет № 44</w:t>
      </w:r>
    </w:p>
    <w:p w:rsidR="00CC6DD3" w:rsidRPr="0020531B" w:rsidRDefault="00CC6DD3" w:rsidP="00EA57D5">
      <w:pPr>
        <w:jc w:val="both"/>
        <w:rPr>
          <w:szCs w:val="28"/>
        </w:rPr>
      </w:pPr>
      <w:r>
        <w:rPr>
          <w:szCs w:val="28"/>
        </w:rPr>
        <w:t>1</w:t>
      </w:r>
      <w:r>
        <w:rPr>
          <w:szCs w:val="28"/>
          <w:lang w:val="uk-UA"/>
        </w:rPr>
        <w:t>.</w:t>
      </w:r>
      <w:r w:rsidRPr="0020531B">
        <w:rPr>
          <w:szCs w:val="28"/>
        </w:rPr>
        <w:t>Як здійснюється атестація робочих місць за умовами праці? Як визначається перелік робочих місць, для яких повинна бути проведена атестація? Які установи мають право проводити обслідування і встановлення факторів шкідливості, важкості чи небезпечності роботи на зазначених робочих місцях?</w:t>
      </w:r>
    </w:p>
    <w:p w:rsidR="00CC6DD3" w:rsidRPr="0020531B" w:rsidRDefault="00CC6DD3" w:rsidP="00EA57D5">
      <w:pPr>
        <w:jc w:val="both"/>
        <w:rPr>
          <w:szCs w:val="28"/>
        </w:rPr>
      </w:pPr>
      <w:r>
        <w:rPr>
          <w:szCs w:val="28"/>
        </w:rPr>
        <w:t>2.</w:t>
      </w:r>
      <w:r w:rsidRPr="0020531B">
        <w:rPr>
          <w:szCs w:val="28"/>
        </w:rPr>
        <w:t>Як здійснюється робота щодо звітування з питань охорони праці та безпеки життєдіяльності? В чому вона полягає?</w:t>
      </w:r>
    </w:p>
    <w:p w:rsidR="00CC6DD3" w:rsidRPr="00151CFC" w:rsidRDefault="00CC6DD3" w:rsidP="00EA57D5">
      <w:pPr>
        <w:jc w:val="both"/>
        <w:rPr>
          <w:szCs w:val="28"/>
          <w:lang w:val="uk-UA"/>
        </w:rPr>
      </w:pPr>
      <w:r w:rsidRPr="0020531B">
        <w:rPr>
          <w:szCs w:val="28"/>
        </w:rPr>
        <w:t>3. Як проводиться розслідування пожеж та аварій?</w:t>
      </w:r>
    </w:p>
    <w:p w:rsidR="00CC6DD3" w:rsidRPr="00151CFC" w:rsidRDefault="00CC6DD3" w:rsidP="00EA57D5">
      <w:pPr>
        <w:ind w:right="-1"/>
        <w:jc w:val="both"/>
        <w:rPr>
          <w:szCs w:val="28"/>
          <w:lang w:val="uk-UA"/>
        </w:rPr>
      </w:pPr>
    </w:p>
    <w:p w:rsidR="00CC6DD3" w:rsidRDefault="00CC6DD3" w:rsidP="00EA57D5">
      <w:pPr>
        <w:jc w:val="both"/>
        <w:rPr>
          <w:szCs w:val="28"/>
          <w:lang w:val="uk-UA"/>
        </w:rPr>
      </w:pPr>
    </w:p>
    <w:p w:rsidR="00CC6DD3" w:rsidRDefault="00CC6DD3" w:rsidP="00EA57D5">
      <w:pPr>
        <w:rPr>
          <w:szCs w:val="28"/>
          <w:lang w:val="uk-UA"/>
        </w:rPr>
      </w:pPr>
      <w:r>
        <w:rPr>
          <w:szCs w:val="28"/>
          <w:lang w:val="uk-UA"/>
        </w:rPr>
        <w:t xml:space="preserve">З наказом від 18.09.2019  № 129 ознайомлені:      </w:t>
      </w:r>
    </w:p>
    <w:p w:rsidR="00CC6DD3" w:rsidRDefault="00CC6DD3" w:rsidP="00EA57D5">
      <w:pPr>
        <w:rPr>
          <w:szCs w:val="28"/>
          <w:lang w:val="uk-UA"/>
        </w:rPr>
      </w:pPr>
    </w:p>
    <w:p w:rsidR="00CC6DD3" w:rsidRDefault="00CC6DD3" w:rsidP="00EA57D5">
      <w:pPr>
        <w:rPr>
          <w:szCs w:val="28"/>
          <w:lang w:val="uk-UA"/>
        </w:rPr>
      </w:pPr>
      <w:r>
        <w:rPr>
          <w:szCs w:val="28"/>
          <w:lang w:val="uk-UA"/>
        </w:rPr>
        <w:t xml:space="preserve">_________________ </w:t>
      </w:r>
      <w:r w:rsidRPr="00B026D9">
        <w:rPr>
          <w:szCs w:val="28"/>
          <w:lang w:val="uk-UA"/>
        </w:rPr>
        <w:t xml:space="preserve">Шконденко </w:t>
      </w:r>
      <w:r>
        <w:rPr>
          <w:szCs w:val="28"/>
          <w:lang w:val="uk-UA"/>
        </w:rPr>
        <w:t xml:space="preserve">О.В. </w:t>
      </w:r>
    </w:p>
    <w:p w:rsidR="00CC6DD3" w:rsidRDefault="00CC6DD3" w:rsidP="00EA57D5">
      <w:pPr>
        <w:rPr>
          <w:szCs w:val="28"/>
          <w:lang w:val="uk-UA"/>
        </w:rPr>
      </w:pPr>
      <w:r>
        <w:rPr>
          <w:szCs w:val="28"/>
          <w:lang w:val="uk-UA"/>
        </w:rPr>
        <w:t>_________________</w:t>
      </w:r>
      <w:r w:rsidRPr="00EA57D5">
        <w:rPr>
          <w:szCs w:val="28"/>
          <w:lang w:val="uk-UA"/>
        </w:rPr>
        <w:t xml:space="preserve"> </w:t>
      </w:r>
      <w:r>
        <w:rPr>
          <w:szCs w:val="28"/>
          <w:lang w:val="uk-UA"/>
        </w:rPr>
        <w:t xml:space="preserve"> </w:t>
      </w:r>
      <w:r w:rsidRPr="00B026D9">
        <w:rPr>
          <w:szCs w:val="28"/>
          <w:lang w:val="uk-UA"/>
        </w:rPr>
        <w:t xml:space="preserve">Гергель </w:t>
      </w:r>
      <w:r>
        <w:rPr>
          <w:szCs w:val="28"/>
          <w:lang w:val="uk-UA"/>
        </w:rPr>
        <w:t xml:space="preserve">Н.І.  </w:t>
      </w:r>
    </w:p>
    <w:p w:rsidR="00CC6DD3" w:rsidRDefault="00CC6DD3" w:rsidP="00571CEC">
      <w:pPr>
        <w:ind w:left="360" w:hanging="360"/>
        <w:jc w:val="both"/>
      </w:pPr>
      <w:r>
        <w:t>_________________ Грєхова В.І.</w:t>
      </w:r>
    </w:p>
    <w:p w:rsidR="00CC6DD3" w:rsidRPr="00FB39C4" w:rsidRDefault="00CC6DD3" w:rsidP="00571CEC">
      <w:pPr>
        <w:ind w:left="360" w:hanging="360"/>
        <w:jc w:val="both"/>
      </w:pPr>
      <w:r>
        <w:t>_________________ Крикун С.А.</w:t>
      </w:r>
    </w:p>
    <w:p w:rsidR="00CC6DD3" w:rsidRDefault="00CC6DD3" w:rsidP="00571CEC">
      <w:pPr>
        <w:ind w:left="360" w:hanging="360"/>
        <w:jc w:val="both"/>
      </w:pPr>
      <w:r>
        <w:t>_________________ Сухоруков Ю.О.</w:t>
      </w:r>
    </w:p>
    <w:p w:rsidR="00CC6DD3" w:rsidRDefault="00CC6DD3" w:rsidP="00571CEC">
      <w:pPr>
        <w:ind w:left="360" w:hanging="360"/>
        <w:jc w:val="both"/>
      </w:pPr>
      <w:r>
        <w:t>_________________ Салащенко Т.В.</w:t>
      </w:r>
    </w:p>
    <w:p w:rsidR="00CC6DD3" w:rsidRDefault="00CC6DD3" w:rsidP="00571CEC">
      <w:pPr>
        <w:ind w:left="360" w:hanging="360"/>
        <w:jc w:val="both"/>
      </w:pPr>
      <w:r>
        <w:t>_________________ Зінченко В.О.</w:t>
      </w:r>
    </w:p>
    <w:p w:rsidR="00CC6DD3" w:rsidRDefault="00CC6DD3" w:rsidP="00571CEC">
      <w:pPr>
        <w:ind w:left="360" w:hanging="360"/>
        <w:jc w:val="both"/>
      </w:pPr>
      <w:r>
        <w:t>_________________ Сиротенко М.Г.</w:t>
      </w:r>
    </w:p>
    <w:p w:rsidR="00CC6DD3" w:rsidRDefault="00CC6DD3" w:rsidP="00571CEC">
      <w:pPr>
        <w:ind w:left="360" w:hanging="360"/>
        <w:jc w:val="both"/>
      </w:pPr>
      <w:r>
        <w:t>_________________ Омеляненко Т.М.</w:t>
      </w:r>
    </w:p>
    <w:p w:rsidR="00CC6DD3" w:rsidRDefault="00CC6DD3" w:rsidP="00571CEC">
      <w:pPr>
        <w:ind w:left="360" w:hanging="360"/>
        <w:jc w:val="both"/>
      </w:pPr>
      <w:r>
        <w:t>_________________ Костильова В.В.</w:t>
      </w:r>
    </w:p>
    <w:p w:rsidR="00CC6DD3" w:rsidRDefault="00CC6DD3" w:rsidP="00571CEC">
      <w:pPr>
        <w:ind w:left="360" w:hanging="360"/>
        <w:jc w:val="both"/>
      </w:pPr>
      <w:r>
        <w:t>_________________ Новікова Д.В.</w:t>
      </w:r>
    </w:p>
    <w:p w:rsidR="00CC6DD3" w:rsidRDefault="00CC6DD3" w:rsidP="00571CEC">
      <w:pPr>
        <w:ind w:left="360" w:hanging="360"/>
        <w:jc w:val="both"/>
      </w:pPr>
      <w:r>
        <w:t>_________________ Масюк Л.О.</w:t>
      </w:r>
    </w:p>
    <w:p w:rsidR="00CC6DD3" w:rsidRDefault="00CC6DD3" w:rsidP="00571CEC">
      <w:pPr>
        <w:ind w:left="360" w:hanging="360"/>
        <w:jc w:val="both"/>
      </w:pPr>
      <w:r>
        <w:t>_________________ Кравченко А.І.</w:t>
      </w:r>
    </w:p>
    <w:p w:rsidR="00CC6DD3" w:rsidRDefault="00CC6DD3" w:rsidP="00571CEC">
      <w:pPr>
        <w:ind w:left="360" w:hanging="360"/>
        <w:jc w:val="both"/>
      </w:pPr>
      <w:r>
        <w:t>_________________ Богатир К.А.</w:t>
      </w:r>
    </w:p>
    <w:p w:rsidR="00CC6DD3" w:rsidRDefault="00CC6DD3" w:rsidP="00571CEC">
      <w:pPr>
        <w:ind w:left="360" w:hanging="360"/>
        <w:jc w:val="both"/>
      </w:pPr>
      <w:r>
        <w:t>_________________ Курильчик Н.Д.</w:t>
      </w:r>
    </w:p>
    <w:p w:rsidR="00CC6DD3" w:rsidRDefault="00CC6DD3" w:rsidP="00571CEC">
      <w:pPr>
        <w:ind w:left="360" w:hanging="360"/>
        <w:jc w:val="both"/>
      </w:pPr>
      <w:r>
        <w:t>_________________ Юдіна С.Ф.</w:t>
      </w:r>
    </w:p>
    <w:p w:rsidR="00CC6DD3" w:rsidRDefault="00CC6DD3" w:rsidP="00571CEC">
      <w:pPr>
        <w:ind w:left="360" w:hanging="360"/>
        <w:jc w:val="both"/>
      </w:pPr>
      <w:r>
        <w:t>_________________ Борщ О.І.</w:t>
      </w:r>
    </w:p>
    <w:p w:rsidR="00CC6DD3" w:rsidRDefault="00CC6DD3" w:rsidP="00571CEC">
      <w:pPr>
        <w:ind w:left="360" w:hanging="360"/>
        <w:jc w:val="both"/>
      </w:pPr>
      <w:r>
        <w:t>_________________ Тарасов В.В.</w:t>
      </w:r>
    </w:p>
    <w:p w:rsidR="00CC6DD3" w:rsidRDefault="00CC6DD3" w:rsidP="00571CEC">
      <w:pPr>
        <w:ind w:left="360" w:hanging="360"/>
        <w:jc w:val="both"/>
      </w:pPr>
      <w:r>
        <w:t>_________________ Халимон А.О.</w:t>
      </w:r>
    </w:p>
    <w:p w:rsidR="00CC6DD3" w:rsidRPr="00B1688B" w:rsidRDefault="00CC6DD3" w:rsidP="00571CEC">
      <w:pPr>
        <w:ind w:left="360" w:hanging="360"/>
        <w:jc w:val="both"/>
      </w:pPr>
      <w:r>
        <w:t>_________________ Дрозд О.Ф.</w:t>
      </w:r>
    </w:p>
    <w:p w:rsidR="00CC6DD3" w:rsidRPr="00C8565A" w:rsidRDefault="00CC6DD3" w:rsidP="00571CEC">
      <w:pPr>
        <w:jc w:val="both"/>
      </w:pPr>
      <w:r w:rsidRPr="00C8565A">
        <w:t>_________________ Гамоліна О.В.</w:t>
      </w:r>
    </w:p>
    <w:p w:rsidR="00CC6DD3" w:rsidRDefault="00CC6DD3" w:rsidP="00571CEC">
      <w:pPr>
        <w:ind w:left="360" w:hanging="360"/>
        <w:jc w:val="both"/>
      </w:pPr>
      <w:r>
        <w:t>_________________ Бородіна І.В.</w:t>
      </w:r>
    </w:p>
    <w:p w:rsidR="00CC6DD3" w:rsidRDefault="00CC6DD3" w:rsidP="00571CEC">
      <w:pPr>
        <w:ind w:left="360" w:hanging="360"/>
        <w:jc w:val="both"/>
      </w:pPr>
      <w:r>
        <w:t>_________________ Крупка Н.М.</w:t>
      </w:r>
    </w:p>
    <w:p w:rsidR="00CC6DD3" w:rsidRDefault="00CC6DD3" w:rsidP="00571CEC">
      <w:pPr>
        <w:ind w:left="360" w:hanging="360"/>
        <w:jc w:val="both"/>
      </w:pPr>
      <w:r>
        <w:t>_________________ Конєва Л.С.</w:t>
      </w:r>
    </w:p>
    <w:p w:rsidR="00CC6DD3" w:rsidRDefault="00CC6DD3" w:rsidP="00571CEC">
      <w:pPr>
        <w:ind w:left="360" w:hanging="360"/>
        <w:jc w:val="both"/>
      </w:pPr>
      <w:r>
        <w:t>_________________ Чернова О.О.</w:t>
      </w:r>
    </w:p>
    <w:p w:rsidR="00CC6DD3" w:rsidRDefault="00CC6DD3" w:rsidP="00571CEC">
      <w:pPr>
        <w:ind w:left="360" w:hanging="360"/>
        <w:jc w:val="both"/>
      </w:pPr>
      <w:r>
        <w:t>_________________ Демченко Л.Ш.</w:t>
      </w:r>
    </w:p>
    <w:p w:rsidR="00CC6DD3" w:rsidRDefault="00CC6DD3" w:rsidP="00571CEC">
      <w:pPr>
        <w:ind w:left="360" w:hanging="360"/>
        <w:jc w:val="both"/>
      </w:pPr>
      <w:r>
        <w:t>_________________ Терещенко Л.М.</w:t>
      </w:r>
    </w:p>
    <w:p w:rsidR="00CC6DD3" w:rsidRDefault="00CC6DD3" w:rsidP="00571CEC">
      <w:pPr>
        <w:ind w:left="360" w:hanging="360"/>
        <w:jc w:val="both"/>
      </w:pPr>
      <w:r>
        <w:t>_________________ Гаркавець Л.Г.</w:t>
      </w:r>
    </w:p>
    <w:p w:rsidR="00CC6DD3" w:rsidRDefault="00CC6DD3" w:rsidP="00571CEC">
      <w:pPr>
        <w:ind w:left="360" w:hanging="360"/>
        <w:jc w:val="both"/>
      </w:pPr>
      <w:r>
        <w:t>_________________ Овчаренко Т.В.</w:t>
      </w:r>
    </w:p>
    <w:p w:rsidR="00CC6DD3" w:rsidRPr="009A5B44" w:rsidRDefault="00CC6DD3" w:rsidP="00571CEC">
      <w:pPr>
        <w:ind w:left="360" w:hanging="360"/>
        <w:jc w:val="both"/>
        <w:rPr>
          <w:szCs w:val="28"/>
        </w:rPr>
      </w:pPr>
      <w:r>
        <w:t xml:space="preserve">_________________ </w:t>
      </w:r>
      <w:r w:rsidRPr="009A5B44">
        <w:rPr>
          <w:szCs w:val="28"/>
        </w:rPr>
        <w:t>Лободовська Т</w:t>
      </w:r>
      <w:r>
        <w:rPr>
          <w:szCs w:val="28"/>
        </w:rPr>
        <w:t>.</w:t>
      </w:r>
      <w:r w:rsidRPr="009A5B44">
        <w:rPr>
          <w:szCs w:val="28"/>
        </w:rPr>
        <w:t>І</w:t>
      </w:r>
      <w:r>
        <w:rPr>
          <w:szCs w:val="28"/>
        </w:rPr>
        <w:t>.</w:t>
      </w:r>
    </w:p>
    <w:p w:rsidR="00CC6DD3" w:rsidRPr="006E0BD4" w:rsidRDefault="00CC6DD3" w:rsidP="00571CEC">
      <w:pPr>
        <w:ind w:left="360" w:hanging="360"/>
        <w:jc w:val="both"/>
      </w:pPr>
      <w:r>
        <w:t>_________________ Шафар Т.І.</w:t>
      </w:r>
    </w:p>
    <w:p w:rsidR="00CC6DD3" w:rsidRDefault="00CC6DD3" w:rsidP="00571CEC">
      <w:pPr>
        <w:ind w:left="360" w:hanging="360"/>
        <w:jc w:val="both"/>
      </w:pPr>
      <w:r>
        <w:t>_________________ Демчук Т.М.</w:t>
      </w:r>
    </w:p>
    <w:p w:rsidR="00CC6DD3" w:rsidRDefault="00CC6DD3" w:rsidP="00571CEC">
      <w:pPr>
        <w:ind w:left="360" w:hanging="360"/>
        <w:jc w:val="both"/>
      </w:pPr>
      <w:r>
        <w:t>_________________ Коток О.М.</w:t>
      </w:r>
    </w:p>
    <w:p w:rsidR="00CC6DD3" w:rsidRDefault="00CC6DD3" w:rsidP="00571CEC">
      <w:pPr>
        <w:ind w:left="360" w:hanging="360"/>
        <w:jc w:val="both"/>
      </w:pPr>
      <w:r>
        <w:t>_________________ Шаповал Н.А.</w:t>
      </w:r>
    </w:p>
    <w:p w:rsidR="00CC6DD3" w:rsidRPr="00D41DAE" w:rsidRDefault="00CC6DD3" w:rsidP="00571CEC">
      <w:pPr>
        <w:ind w:left="360" w:hanging="360"/>
        <w:jc w:val="both"/>
      </w:pPr>
      <w:r>
        <w:t>_________________ Неділько Н.М.</w:t>
      </w:r>
    </w:p>
    <w:p w:rsidR="00CC6DD3" w:rsidRDefault="00CC6DD3" w:rsidP="00571CEC">
      <w:pPr>
        <w:ind w:left="360" w:hanging="360"/>
        <w:jc w:val="both"/>
      </w:pPr>
      <w:r>
        <w:t>_________________ Бучна С.В.</w:t>
      </w:r>
    </w:p>
    <w:p w:rsidR="00CC6DD3" w:rsidRDefault="00CC6DD3" w:rsidP="00571CEC">
      <w:pPr>
        <w:ind w:left="360" w:hanging="360"/>
        <w:jc w:val="both"/>
      </w:pPr>
      <w:r>
        <w:t>_________________ Тугай С.П.</w:t>
      </w:r>
    </w:p>
    <w:p w:rsidR="00CC6DD3" w:rsidRDefault="00CC6DD3" w:rsidP="00571CEC">
      <w:pPr>
        <w:rPr>
          <w:szCs w:val="28"/>
        </w:rPr>
      </w:pPr>
      <w:r>
        <w:t xml:space="preserve">_________________ </w:t>
      </w:r>
      <w:r w:rsidRPr="00022550">
        <w:rPr>
          <w:szCs w:val="28"/>
        </w:rPr>
        <w:t xml:space="preserve">Прищепа </w:t>
      </w:r>
      <w:r>
        <w:rPr>
          <w:szCs w:val="28"/>
        </w:rPr>
        <w:t xml:space="preserve"> С.В.</w:t>
      </w:r>
    </w:p>
    <w:p w:rsidR="00CC6DD3" w:rsidRPr="00022550" w:rsidRDefault="00CC6DD3" w:rsidP="00571CEC">
      <w:pPr>
        <w:rPr>
          <w:szCs w:val="28"/>
        </w:rPr>
      </w:pPr>
      <w:r>
        <w:rPr>
          <w:szCs w:val="28"/>
        </w:rPr>
        <w:t>_________________ Желєзнова Т.Д.</w:t>
      </w:r>
    </w:p>
    <w:p w:rsidR="00CC6DD3" w:rsidRDefault="00CC6DD3" w:rsidP="00571CEC">
      <w:pPr>
        <w:rPr>
          <w:b/>
          <w:szCs w:val="28"/>
          <w:lang w:val="uk-UA"/>
        </w:rPr>
      </w:pPr>
    </w:p>
    <w:p w:rsidR="00CC6DD3" w:rsidRDefault="00CC6DD3" w:rsidP="00571CEC">
      <w:pPr>
        <w:rPr>
          <w:b/>
          <w:szCs w:val="28"/>
          <w:lang w:val="uk-UA"/>
        </w:rPr>
      </w:pPr>
    </w:p>
    <w:p w:rsidR="00CC6DD3" w:rsidRDefault="00CC6DD3" w:rsidP="00571CEC">
      <w:pPr>
        <w:rPr>
          <w:b/>
          <w:szCs w:val="28"/>
          <w:lang w:val="uk-UA"/>
        </w:rPr>
      </w:pPr>
    </w:p>
    <w:p w:rsidR="00CC6DD3" w:rsidRDefault="00CC6DD3" w:rsidP="00571CEC">
      <w:pPr>
        <w:rPr>
          <w:b/>
          <w:szCs w:val="28"/>
          <w:lang w:val="uk-UA"/>
        </w:rPr>
      </w:pPr>
    </w:p>
    <w:p w:rsidR="00CC6DD3" w:rsidRDefault="00CC6DD3" w:rsidP="00EA57D5">
      <w:pPr>
        <w:rPr>
          <w:szCs w:val="28"/>
          <w:lang w:val="uk-UA"/>
        </w:rPr>
      </w:pPr>
      <w:r>
        <w:rPr>
          <w:szCs w:val="28"/>
          <w:lang w:val="uk-UA"/>
        </w:rPr>
        <w:t xml:space="preserve">      </w:t>
      </w:r>
    </w:p>
    <w:p w:rsidR="00CC6DD3" w:rsidRDefault="00CC6DD3" w:rsidP="00EA57D5">
      <w:pPr>
        <w:rPr>
          <w:szCs w:val="28"/>
          <w:lang w:val="uk-UA"/>
        </w:rPr>
      </w:pPr>
      <w:r>
        <w:rPr>
          <w:szCs w:val="28"/>
          <w:lang w:val="uk-UA"/>
        </w:rPr>
        <w:t xml:space="preserve">                                              </w:t>
      </w:r>
    </w:p>
    <w:p w:rsidR="00CC6DD3" w:rsidRPr="00151CFC" w:rsidRDefault="00CC6DD3" w:rsidP="00EA57D5">
      <w:pPr>
        <w:jc w:val="both"/>
        <w:rPr>
          <w:szCs w:val="28"/>
          <w:lang w:val="uk-UA"/>
        </w:rPr>
      </w:pPr>
    </w:p>
    <w:sectPr w:rsidR="00CC6DD3" w:rsidRPr="00151CFC" w:rsidSect="00DA779F">
      <w:headerReference w:type="even" r:id="rId26"/>
      <w:headerReference w:type="default" r:id="rId27"/>
      <w:pgSz w:w="11906" w:h="16838"/>
      <w:pgMar w:top="289"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6DD3" w:rsidRDefault="00CC6DD3" w:rsidP="006B1679">
      <w:r>
        <w:separator/>
      </w:r>
    </w:p>
  </w:endnote>
  <w:endnote w:type="continuationSeparator" w:id="0">
    <w:p w:rsidR="00CC6DD3" w:rsidRDefault="00CC6DD3" w:rsidP="006B16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6DD3" w:rsidRDefault="00CC6DD3" w:rsidP="006B1679">
      <w:r>
        <w:separator/>
      </w:r>
    </w:p>
  </w:footnote>
  <w:footnote w:type="continuationSeparator" w:id="0">
    <w:p w:rsidR="00CC6DD3" w:rsidRDefault="00CC6DD3" w:rsidP="006B16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DD3" w:rsidRDefault="00CC6DD3" w:rsidP="004E16E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C6DD3" w:rsidRDefault="00CC6DD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DD3" w:rsidRDefault="00CC6DD3" w:rsidP="004E16E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rsidR="00CC6DD3" w:rsidRDefault="00CC6DD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6710D0"/>
    <w:multiLevelType w:val="hybridMultilevel"/>
    <w:tmpl w:val="78A498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189093A"/>
    <w:multiLevelType w:val="hybridMultilevel"/>
    <w:tmpl w:val="1C40459E"/>
    <w:lvl w:ilvl="0" w:tplc="98D49942">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
    <w:nsid w:val="31EE2658"/>
    <w:multiLevelType w:val="hybridMultilevel"/>
    <w:tmpl w:val="0292D3C2"/>
    <w:lvl w:ilvl="0" w:tplc="876A75A0">
      <w:start w:val="2"/>
      <w:numFmt w:val="decimal"/>
      <w:lvlText w:val="%1."/>
      <w:lvlJc w:val="left"/>
      <w:pPr>
        <w:tabs>
          <w:tab w:val="num" w:pos="1020"/>
        </w:tabs>
        <w:ind w:left="1020" w:hanging="360"/>
      </w:pPr>
      <w:rPr>
        <w:rFonts w:cs="Times New Roman" w:hint="default"/>
      </w:rPr>
    </w:lvl>
    <w:lvl w:ilvl="1" w:tplc="04190019" w:tentative="1">
      <w:start w:val="1"/>
      <w:numFmt w:val="lowerLetter"/>
      <w:lvlText w:val="%2."/>
      <w:lvlJc w:val="left"/>
      <w:pPr>
        <w:tabs>
          <w:tab w:val="num" w:pos="1740"/>
        </w:tabs>
        <w:ind w:left="1740" w:hanging="360"/>
      </w:pPr>
      <w:rPr>
        <w:rFonts w:cs="Times New Roman"/>
      </w:rPr>
    </w:lvl>
    <w:lvl w:ilvl="2" w:tplc="0419001B" w:tentative="1">
      <w:start w:val="1"/>
      <w:numFmt w:val="lowerRoman"/>
      <w:lvlText w:val="%3."/>
      <w:lvlJc w:val="right"/>
      <w:pPr>
        <w:tabs>
          <w:tab w:val="num" w:pos="2460"/>
        </w:tabs>
        <w:ind w:left="2460" w:hanging="180"/>
      </w:pPr>
      <w:rPr>
        <w:rFonts w:cs="Times New Roman"/>
      </w:rPr>
    </w:lvl>
    <w:lvl w:ilvl="3" w:tplc="0419000F" w:tentative="1">
      <w:start w:val="1"/>
      <w:numFmt w:val="decimal"/>
      <w:lvlText w:val="%4."/>
      <w:lvlJc w:val="left"/>
      <w:pPr>
        <w:tabs>
          <w:tab w:val="num" w:pos="3180"/>
        </w:tabs>
        <w:ind w:left="3180" w:hanging="360"/>
      </w:pPr>
      <w:rPr>
        <w:rFonts w:cs="Times New Roman"/>
      </w:rPr>
    </w:lvl>
    <w:lvl w:ilvl="4" w:tplc="04190019" w:tentative="1">
      <w:start w:val="1"/>
      <w:numFmt w:val="lowerLetter"/>
      <w:lvlText w:val="%5."/>
      <w:lvlJc w:val="left"/>
      <w:pPr>
        <w:tabs>
          <w:tab w:val="num" w:pos="3900"/>
        </w:tabs>
        <w:ind w:left="3900" w:hanging="360"/>
      </w:pPr>
      <w:rPr>
        <w:rFonts w:cs="Times New Roman"/>
      </w:rPr>
    </w:lvl>
    <w:lvl w:ilvl="5" w:tplc="0419001B" w:tentative="1">
      <w:start w:val="1"/>
      <w:numFmt w:val="lowerRoman"/>
      <w:lvlText w:val="%6."/>
      <w:lvlJc w:val="right"/>
      <w:pPr>
        <w:tabs>
          <w:tab w:val="num" w:pos="4620"/>
        </w:tabs>
        <w:ind w:left="4620" w:hanging="180"/>
      </w:pPr>
      <w:rPr>
        <w:rFonts w:cs="Times New Roman"/>
      </w:rPr>
    </w:lvl>
    <w:lvl w:ilvl="6" w:tplc="0419000F" w:tentative="1">
      <w:start w:val="1"/>
      <w:numFmt w:val="decimal"/>
      <w:lvlText w:val="%7."/>
      <w:lvlJc w:val="left"/>
      <w:pPr>
        <w:tabs>
          <w:tab w:val="num" w:pos="5340"/>
        </w:tabs>
        <w:ind w:left="5340" w:hanging="360"/>
      </w:pPr>
      <w:rPr>
        <w:rFonts w:cs="Times New Roman"/>
      </w:rPr>
    </w:lvl>
    <w:lvl w:ilvl="7" w:tplc="04190019" w:tentative="1">
      <w:start w:val="1"/>
      <w:numFmt w:val="lowerLetter"/>
      <w:lvlText w:val="%8."/>
      <w:lvlJc w:val="left"/>
      <w:pPr>
        <w:tabs>
          <w:tab w:val="num" w:pos="6060"/>
        </w:tabs>
        <w:ind w:left="6060" w:hanging="360"/>
      </w:pPr>
      <w:rPr>
        <w:rFonts w:cs="Times New Roman"/>
      </w:rPr>
    </w:lvl>
    <w:lvl w:ilvl="8" w:tplc="0419001B" w:tentative="1">
      <w:start w:val="1"/>
      <w:numFmt w:val="lowerRoman"/>
      <w:lvlText w:val="%9."/>
      <w:lvlJc w:val="right"/>
      <w:pPr>
        <w:tabs>
          <w:tab w:val="num" w:pos="6780"/>
        </w:tabs>
        <w:ind w:left="6780" w:hanging="180"/>
      </w:pPr>
      <w:rPr>
        <w:rFonts w:cs="Times New Roman"/>
      </w:rPr>
    </w:lvl>
  </w:abstractNum>
  <w:abstractNum w:abstractNumId="3">
    <w:nsid w:val="3A4D5BF1"/>
    <w:multiLevelType w:val="singleLevel"/>
    <w:tmpl w:val="6BA292A0"/>
    <w:lvl w:ilvl="0">
      <w:start w:val="1"/>
      <w:numFmt w:val="decimal"/>
      <w:lvlText w:val="%1."/>
      <w:lvlJc w:val="left"/>
      <w:pPr>
        <w:tabs>
          <w:tab w:val="num" w:pos="360"/>
        </w:tabs>
        <w:ind w:left="360" w:hanging="360"/>
      </w:pPr>
      <w:rPr>
        <w:rFonts w:cs="Times New Roman" w:hint="default"/>
      </w:rPr>
    </w:lvl>
  </w:abstractNum>
  <w:abstractNum w:abstractNumId="4">
    <w:nsid w:val="58EC2006"/>
    <w:multiLevelType w:val="hybridMultilevel"/>
    <w:tmpl w:val="C7B85AB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68705A52"/>
    <w:multiLevelType w:val="hybridMultilevel"/>
    <w:tmpl w:val="F98E71AC"/>
    <w:lvl w:ilvl="0" w:tplc="B4DE1EF4">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nsid w:val="6A145264"/>
    <w:multiLevelType w:val="singleLevel"/>
    <w:tmpl w:val="10F87ED8"/>
    <w:lvl w:ilvl="0">
      <w:start w:val="1"/>
      <w:numFmt w:val="decimal"/>
      <w:lvlText w:val="%1."/>
      <w:lvlJc w:val="left"/>
      <w:pPr>
        <w:tabs>
          <w:tab w:val="num" w:pos="465"/>
        </w:tabs>
        <w:ind w:left="465" w:hanging="465"/>
      </w:pPr>
      <w:rPr>
        <w:rFonts w:cs="Times New Roman" w:hint="default"/>
      </w:rPr>
    </w:lvl>
  </w:abstractNum>
  <w:abstractNum w:abstractNumId="7">
    <w:nsid w:val="6EB27A0E"/>
    <w:multiLevelType w:val="hybridMultilevel"/>
    <w:tmpl w:val="8CD8DB8A"/>
    <w:lvl w:ilvl="0" w:tplc="CE8C8BBC">
      <w:start w:val="1"/>
      <w:numFmt w:val="decimal"/>
      <w:lvlText w:val="%1."/>
      <w:lvlJc w:val="left"/>
      <w:pPr>
        <w:tabs>
          <w:tab w:val="num" w:pos="720"/>
        </w:tabs>
        <w:ind w:left="720" w:hanging="360"/>
      </w:pPr>
      <w:rPr>
        <w:rFonts w:cs="Times New Roman"/>
      </w:rPr>
    </w:lvl>
    <w:lvl w:ilvl="1" w:tplc="468855DC">
      <w:numFmt w:val="none"/>
      <w:lvlText w:val=""/>
      <w:lvlJc w:val="left"/>
      <w:pPr>
        <w:tabs>
          <w:tab w:val="num" w:pos="360"/>
        </w:tabs>
      </w:pPr>
      <w:rPr>
        <w:rFonts w:cs="Times New Roman"/>
      </w:rPr>
    </w:lvl>
    <w:lvl w:ilvl="2" w:tplc="2F508196">
      <w:numFmt w:val="none"/>
      <w:lvlText w:val=""/>
      <w:lvlJc w:val="left"/>
      <w:pPr>
        <w:tabs>
          <w:tab w:val="num" w:pos="360"/>
        </w:tabs>
      </w:pPr>
      <w:rPr>
        <w:rFonts w:cs="Times New Roman"/>
      </w:rPr>
    </w:lvl>
    <w:lvl w:ilvl="3" w:tplc="E2EE5C34">
      <w:numFmt w:val="none"/>
      <w:lvlText w:val=""/>
      <w:lvlJc w:val="left"/>
      <w:pPr>
        <w:tabs>
          <w:tab w:val="num" w:pos="360"/>
        </w:tabs>
      </w:pPr>
      <w:rPr>
        <w:rFonts w:cs="Times New Roman"/>
      </w:rPr>
    </w:lvl>
    <w:lvl w:ilvl="4" w:tplc="92EC1278">
      <w:numFmt w:val="none"/>
      <w:lvlText w:val=""/>
      <w:lvlJc w:val="left"/>
      <w:pPr>
        <w:tabs>
          <w:tab w:val="num" w:pos="360"/>
        </w:tabs>
      </w:pPr>
      <w:rPr>
        <w:rFonts w:cs="Times New Roman"/>
      </w:rPr>
    </w:lvl>
    <w:lvl w:ilvl="5" w:tplc="0ADAC270">
      <w:numFmt w:val="none"/>
      <w:lvlText w:val=""/>
      <w:lvlJc w:val="left"/>
      <w:pPr>
        <w:tabs>
          <w:tab w:val="num" w:pos="360"/>
        </w:tabs>
      </w:pPr>
      <w:rPr>
        <w:rFonts w:cs="Times New Roman"/>
      </w:rPr>
    </w:lvl>
    <w:lvl w:ilvl="6" w:tplc="BE6E38B8">
      <w:numFmt w:val="none"/>
      <w:lvlText w:val=""/>
      <w:lvlJc w:val="left"/>
      <w:pPr>
        <w:tabs>
          <w:tab w:val="num" w:pos="360"/>
        </w:tabs>
      </w:pPr>
      <w:rPr>
        <w:rFonts w:cs="Times New Roman"/>
      </w:rPr>
    </w:lvl>
    <w:lvl w:ilvl="7" w:tplc="43300D4C">
      <w:numFmt w:val="none"/>
      <w:lvlText w:val=""/>
      <w:lvlJc w:val="left"/>
      <w:pPr>
        <w:tabs>
          <w:tab w:val="num" w:pos="360"/>
        </w:tabs>
      </w:pPr>
      <w:rPr>
        <w:rFonts w:cs="Times New Roman"/>
      </w:rPr>
    </w:lvl>
    <w:lvl w:ilvl="8" w:tplc="905CA350">
      <w:numFmt w:val="none"/>
      <w:lvlText w:val=""/>
      <w:lvlJc w:val="left"/>
      <w:pPr>
        <w:tabs>
          <w:tab w:val="num" w:pos="360"/>
        </w:tabs>
      </w:pPr>
      <w:rPr>
        <w:rFonts w:cs="Times New Roman"/>
      </w:rPr>
    </w:lvl>
  </w:abstractNum>
  <w:abstractNum w:abstractNumId="8">
    <w:nsid w:val="6ED35F90"/>
    <w:multiLevelType w:val="singleLevel"/>
    <w:tmpl w:val="714E300C"/>
    <w:lvl w:ilvl="0">
      <w:start w:val="1"/>
      <w:numFmt w:val="decimal"/>
      <w:lvlText w:val="%1."/>
      <w:lvlJc w:val="left"/>
      <w:pPr>
        <w:tabs>
          <w:tab w:val="num" w:pos="360"/>
        </w:tabs>
        <w:ind w:left="360" w:hanging="360"/>
      </w:pPr>
      <w:rPr>
        <w:rFonts w:cs="Times New Roman" w:hint="default"/>
      </w:rPr>
    </w:lvl>
  </w:abstractNum>
  <w:abstractNum w:abstractNumId="9">
    <w:nsid w:val="752727E2"/>
    <w:multiLevelType w:val="hybridMultilevel"/>
    <w:tmpl w:val="2FC63814"/>
    <w:lvl w:ilvl="0" w:tplc="6CA8E5D2">
      <w:start w:val="1"/>
      <w:numFmt w:val="decimal"/>
      <w:lvlText w:val="%1."/>
      <w:lvlJc w:val="left"/>
      <w:pPr>
        <w:tabs>
          <w:tab w:val="num" w:pos="1005"/>
        </w:tabs>
        <w:ind w:left="1005" w:hanging="360"/>
      </w:pPr>
      <w:rPr>
        <w:rFonts w:cs="Times New Roman" w:hint="default"/>
      </w:rPr>
    </w:lvl>
    <w:lvl w:ilvl="1" w:tplc="04190019" w:tentative="1">
      <w:start w:val="1"/>
      <w:numFmt w:val="lowerLetter"/>
      <w:lvlText w:val="%2."/>
      <w:lvlJc w:val="left"/>
      <w:pPr>
        <w:tabs>
          <w:tab w:val="num" w:pos="1725"/>
        </w:tabs>
        <w:ind w:left="1725" w:hanging="360"/>
      </w:pPr>
      <w:rPr>
        <w:rFonts w:cs="Times New Roman"/>
      </w:rPr>
    </w:lvl>
    <w:lvl w:ilvl="2" w:tplc="0419001B" w:tentative="1">
      <w:start w:val="1"/>
      <w:numFmt w:val="lowerRoman"/>
      <w:lvlText w:val="%3."/>
      <w:lvlJc w:val="right"/>
      <w:pPr>
        <w:tabs>
          <w:tab w:val="num" w:pos="2445"/>
        </w:tabs>
        <w:ind w:left="2445" w:hanging="180"/>
      </w:pPr>
      <w:rPr>
        <w:rFonts w:cs="Times New Roman"/>
      </w:rPr>
    </w:lvl>
    <w:lvl w:ilvl="3" w:tplc="0419000F" w:tentative="1">
      <w:start w:val="1"/>
      <w:numFmt w:val="decimal"/>
      <w:lvlText w:val="%4."/>
      <w:lvlJc w:val="left"/>
      <w:pPr>
        <w:tabs>
          <w:tab w:val="num" w:pos="3165"/>
        </w:tabs>
        <w:ind w:left="3165" w:hanging="360"/>
      </w:pPr>
      <w:rPr>
        <w:rFonts w:cs="Times New Roman"/>
      </w:rPr>
    </w:lvl>
    <w:lvl w:ilvl="4" w:tplc="04190019" w:tentative="1">
      <w:start w:val="1"/>
      <w:numFmt w:val="lowerLetter"/>
      <w:lvlText w:val="%5."/>
      <w:lvlJc w:val="left"/>
      <w:pPr>
        <w:tabs>
          <w:tab w:val="num" w:pos="3885"/>
        </w:tabs>
        <w:ind w:left="3885" w:hanging="360"/>
      </w:pPr>
      <w:rPr>
        <w:rFonts w:cs="Times New Roman"/>
      </w:rPr>
    </w:lvl>
    <w:lvl w:ilvl="5" w:tplc="0419001B" w:tentative="1">
      <w:start w:val="1"/>
      <w:numFmt w:val="lowerRoman"/>
      <w:lvlText w:val="%6."/>
      <w:lvlJc w:val="right"/>
      <w:pPr>
        <w:tabs>
          <w:tab w:val="num" w:pos="4605"/>
        </w:tabs>
        <w:ind w:left="4605" w:hanging="180"/>
      </w:pPr>
      <w:rPr>
        <w:rFonts w:cs="Times New Roman"/>
      </w:rPr>
    </w:lvl>
    <w:lvl w:ilvl="6" w:tplc="0419000F" w:tentative="1">
      <w:start w:val="1"/>
      <w:numFmt w:val="decimal"/>
      <w:lvlText w:val="%7."/>
      <w:lvlJc w:val="left"/>
      <w:pPr>
        <w:tabs>
          <w:tab w:val="num" w:pos="5325"/>
        </w:tabs>
        <w:ind w:left="5325" w:hanging="360"/>
      </w:pPr>
      <w:rPr>
        <w:rFonts w:cs="Times New Roman"/>
      </w:rPr>
    </w:lvl>
    <w:lvl w:ilvl="7" w:tplc="04190019" w:tentative="1">
      <w:start w:val="1"/>
      <w:numFmt w:val="lowerLetter"/>
      <w:lvlText w:val="%8."/>
      <w:lvlJc w:val="left"/>
      <w:pPr>
        <w:tabs>
          <w:tab w:val="num" w:pos="6045"/>
        </w:tabs>
        <w:ind w:left="6045" w:hanging="360"/>
      </w:pPr>
      <w:rPr>
        <w:rFonts w:cs="Times New Roman"/>
      </w:rPr>
    </w:lvl>
    <w:lvl w:ilvl="8" w:tplc="0419001B" w:tentative="1">
      <w:start w:val="1"/>
      <w:numFmt w:val="lowerRoman"/>
      <w:lvlText w:val="%9."/>
      <w:lvlJc w:val="right"/>
      <w:pPr>
        <w:tabs>
          <w:tab w:val="num" w:pos="6765"/>
        </w:tabs>
        <w:ind w:left="6765" w:hanging="180"/>
      </w:pPr>
      <w:rPr>
        <w:rFonts w:cs="Times New Roman"/>
      </w:rPr>
    </w:lvl>
  </w:abstractNum>
  <w:num w:numId="1">
    <w:abstractNumId w:val="7"/>
  </w:num>
  <w:num w:numId="2">
    <w:abstractNumId w:val="0"/>
  </w:num>
  <w:num w:numId="3">
    <w:abstractNumId w:val="6"/>
  </w:num>
  <w:num w:numId="4">
    <w:abstractNumId w:val="3"/>
  </w:num>
  <w:num w:numId="5">
    <w:abstractNumId w:val="2"/>
  </w:num>
  <w:num w:numId="6">
    <w:abstractNumId w:val="4"/>
  </w:num>
  <w:num w:numId="7">
    <w:abstractNumId w:val="5"/>
  </w:num>
  <w:num w:numId="8">
    <w:abstractNumId w:val="9"/>
  </w:num>
  <w:num w:numId="9">
    <w:abstractNumId w:val="8"/>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4346"/>
    <w:rsid w:val="00022550"/>
    <w:rsid w:val="00024B6E"/>
    <w:rsid w:val="00031728"/>
    <w:rsid w:val="00074CEB"/>
    <w:rsid w:val="000C7CCB"/>
    <w:rsid w:val="00151CFC"/>
    <w:rsid w:val="00167739"/>
    <w:rsid w:val="0020531B"/>
    <w:rsid w:val="002230B8"/>
    <w:rsid w:val="00320664"/>
    <w:rsid w:val="0035547C"/>
    <w:rsid w:val="00372A9D"/>
    <w:rsid w:val="004014A3"/>
    <w:rsid w:val="00407659"/>
    <w:rsid w:val="004761D0"/>
    <w:rsid w:val="004E16E9"/>
    <w:rsid w:val="00571CEC"/>
    <w:rsid w:val="00593CB8"/>
    <w:rsid w:val="00662E38"/>
    <w:rsid w:val="006B1679"/>
    <w:rsid w:val="006E0BD4"/>
    <w:rsid w:val="00744A54"/>
    <w:rsid w:val="0074659F"/>
    <w:rsid w:val="0078550B"/>
    <w:rsid w:val="007872B5"/>
    <w:rsid w:val="007E4346"/>
    <w:rsid w:val="008175F1"/>
    <w:rsid w:val="009106A7"/>
    <w:rsid w:val="009334F9"/>
    <w:rsid w:val="00943099"/>
    <w:rsid w:val="0095250D"/>
    <w:rsid w:val="0097696F"/>
    <w:rsid w:val="009A1B27"/>
    <w:rsid w:val="009A5B44"/>
    <w:rsid w:val="009A6BFC"/>
    <w:rsid w:val="009A7427"/>
    <w:rsid w:val="009C457E"/>
    <w:rsid w:val="009D4417"/>
    <w:rsid w:val="009E0FC9"/>
    <w:rsid w:val="009E503A"/>
    <w:rsid w:val="00A1025F"/>
    <w:rsid w:val="00A26505"/>
    <w:rsid w:val="00AB24A6"/>
    <w:rsid w:val="00AF6C46"/>
    <w:rsid w:val="00B026D9"/>
    <w:rsid w:val="00B05CAB"/>
    <w:rsid w:val="00B1688B"/>
    <w:rsid w:val="00C26D9A"/>
    <w:rsid w:val="00C57651"/>
    <w:rsid w:val="00C8565A"/>
    <w:rsid w:val="00C950B7"/>
    <w:rsid w:val="00CA195F"/>
    <w:rsid w:val="00CC6DD3"/>
    <w:rsid w:val="00CC7520"/>
    <w:rsid w:val="00D41A62"/>
    <w:rsid w:val="00D41DAE"/>
    <w:rsid w:val="00D90C79"/>
    <w:rsid w:val="00DA0CD5"/>
    <w:rsid w:val="00DA4BAF"/>
    <w:rsid w:val="00DA779F"/>
    <w:rsid w:val="00DB603A"/>
    <w:rsid w:val="00DC4F3F"/>
    <w:rsid w:val="00DE738D"/>
    <w:rsid w:val="00E51E9D"/>
    <w:rsid w:val="00EA57D5"/>
    <w:rsid w:val="00ED08FF"/>
    <w:rsid w:val="00F410DF"/>
    <w:rsid w:val="00F921BF"/>
    <w:rsid w:val="00F97ADB"/>
    <w:rsid w:val="00FB39C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346"/>
    <w:rPr>
      <w:rFonts w:ascii="Times New Roman" w:eastAsia="Times New Roman" w:hAnsi="Times New Roman"/>
      <w:sz w:val="28"/>
      <w:szCs w:val="24"/>
    </w:rPr>
  </w:style>
  <w:style w:type="paragraph" w:styleId="Heading1">
    <w:name w:val="heading 1"/>
    <w:basedOn w:val="Normal"/>
    <w:next w:val="Normal"/>
    <w:link w:val="Heading1Char"/>
    <w:uiPriority w:val="99"/>
    <w:qFormat/>
    <w:rsid w:val="007E4346"/>
    <w:pPr>
      <w:keepNext/>
      <w:jc w:val="both"/>
      <w:outlineLvl w:val="0"/>
    </w:pPr>
    <w:rPr>
      <w:b/>
      <w:bCs/>
      <w:lang w:val="uk-UA"/>
    </w:rPr>
  </w:style>
  <w:style w:type="paragraph" w:styleId="Heading2">
    <w:name w:val="heading 2"/>
    <w:basedOn w:val="Normal"/>
    <w:next w:val="Normal"/>
    <w:link w:val="Heading2Char"/>
    <w:uiPriority w:val="99"/>
    <w:qFormat/>
    <w:rsid w:val="00AB24A6"/>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E4346"/>
    <w:rPr>
      <w:rFonts w:ascii="Times New Roman" w:hAnsi="Times New Roman" w:cs="Times New Roman"/>
      <w:b/>
      <w:bCs/>
      <w:sz w:val="24"/>
      <w:szCs w:val="24"/>
      <w:lang w:val="uk-UA" w:eastAsia="ru-RU"/>
    </w:rPr>
  </w:style>
  <w:style w:type="character" w:customStyle="1" w:styleId="Heading2Char">
    <w:name w:val="Heading 2 Char"/>
    <w:basedOn w:val="DefaultParagraphFont"/>
    <w:link w:val="Heading2"/>
    <w:uiPriority w:val="99"/>
    <w:semiHidden/>
    <w:locked/>
    <w:rsid w:val="00AB24A6"/>
    <w:rPr>
      <w:rFonts w:ascii="Cambria" w:hAnsi="Cambria" w:cs="Times New Roman"/>
      <w:b/>
      <w:bCs/>
      <w:color w:val="4F81BD"/>
      <w:sz w:val="26"/>
      <w:szCs w:val="26"/>
      <w:lang w:eastAsia="ru-RU"/>
    </w:rPr>
  </w:style>
  <w:style w:type="paragraph" w:styleId="BodyTextIndent">
    <w:name w:val="Body Text Indent"/>
    <w:basedOn w:val="Normal"/>
    <w:link w:val="BodyTextIndentChar"/>
    <w:uiPriority w:val="99"/>
    <w:rsid w:val="007E4346"/>
    <w:pPr>
      <w:ind w:firstLine="540"/>
      <w:jc w:val="both"/>
    </w:pPr>
    <w:rPr>
      <w:lang w:val="uk-UA"/>
    </w:rPr>
  </w:style>
  <w:style w:type="character" w:customStyle="1" w:styleId="BodyTextIndentChar">
    <w:name w:val="Body Text Indent Char"/>
    <w:basedOn w:val="DefaultParagraphFont"/>
    <w:link w:val="BodyTextIndent"/>
    <w:uiPriority w:val="99"/>
    <w:locked/>
    <w:rsid w:val="007E4346"/>
    <w:rPr>
      <w:rFonts w:ascii="Times New Roman" w:hAnsi="Times New Roman" w:cs="Times New Roman"/>
      <w:sz w:val="24"/>
      <w:szCs w:val="24"/>
      <w:lang w:val="uk-UA" w:eastAsia="ru-RU"/>
    </w:rPr>
  </w:style>
  <w:style w:type="paragraph" w:styleId="Title">
    <w:name w:val="Title"/>
    <w:basedOn w:val="Normal"/>
    <w:link w:val="TitleChar"/>
    <w:uiPriority w:val="99"/>
    <w:qFormat/>
    <w:rsid w:val="007E4346"/>
    <w:pPr>
      <w:jc w:val="center"/>
    </w:pPr>
    <w:rPr>
      <w:b/>
      <w:sz w:val="24"/>
      <w:lang w:val="uk-UA"/>
    </w:rPr>
  </w:style>
  <w:style w:type="character" w:customStyle="1" w:styleId="TitleChar">
    <w:name w:val="Title Char"/>
    <w:basedOn w:val="DefaultParagraphFont"/>
    <w:link w:val="Title"/>
    <w:uiPriority w:val="99"/>
    <w:locked/>
    <w:rsid w:val="007E4346"/>
    <w:rPr>
      <w:rFonts w:ascii="Times New Roman" w:hAnsi="Times New Roman" w:cs="Times New Roman"/>
      <w:b/>
      <w:sz w:val="24"/>
      <w:szCs w:val="24"/>
      <w:lang w:val="uk-UA" w:eastAsia="ru-RU"/>
    </w:rPr>
  </w:style>
  <w:style w:type="paragraph" w:styleId="Header">
    <w:name w:val="header"/>
    <w:basedOn w:val="Normal"/>
    <w:link w:val="HeaderChar"/>
    <w:uiPriority w:val="99"/>
    <w:rsid w:val="007E4346"/>
    <w:pPr>
      <w:tabs>
        <w:tab w:val="center" w:pos="4677"/>
        <w:tab w:val="right" w:pos="9355"/>
      </w:tabs>
    </w:pPr>
  </w:style>
  <w:style w:type="character" w:customStyle="1" w:styleId="HeaderChar">
    <w:name w:val="Header Char"/>
    <w:basedOn w:val="DefaultParagraphFont"/>
    <w:link w:val="Header"/>
    <w:uiPriority w:val="99"/>
    <w:locked/>
    <w:rsid w:val="007E4346"/>
    <w:rPr>
      <w:rFonts w:ascii="Times New Roman" w:hAnsi="Times New Roman" w:cs="Times New Roman"/>
      <w:sz w:val="24"/>
      <w:szCs w:val="24"/>
      <w:lang w:eastAsia="ru-RU"/>
    </w:rPr>
  </w:style>
  <w:style w:type="character" w:styleId="PageNumber">
    <w:name w:val="page number"/>
    <w:basedOn w:val="DefaultParagraphFont"/>
    <w:uiPriority w:val="99"/>
    <w:rsid w:val="007E4346"/>
    <w:rPr>
      <w:rFonts w:cs="Times New Roman"/>
    </w:rPr>
  </w:style>
  <w:style w:type="table" w:styleId="TableGrid">
    <w:name w:val="Table Grid"/>
    <w:basedOn w:val="TableNormal"/>
    <w:uiPriority w:val="99"/>
    <w:rsid w:val="007E4346"/>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7E434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E4346"/>
    <w:rPr>
      <w:rFonts w:ascii="Tahoma" w:hAnsi="Tahoma" w:cs="Tahoma"/>
      <w:sz w:val="16"/>
      <w:szCs w:val="16"/>
      <w:lang w:eastAsia="ru-RU"/>
    </w:rPr>
  </w:style>
  <w:style w:type="paragraph" w:styleId="BodyText2">
    <w:name w:val="Body Text 2"/>
    <w:basedOn w:val="Normal"/>
    <w:link w:val="BodyText2Char"/>
    <w:uiPriority w:val="99"/>
    <w:semiHidden/>
    <w:rsid w:val="00662E38"/>
    <w:pPr>
      <w:spacing w:after="120" w:line="480" w:lineRule="auto"/>
    </w:pPr>
  </w:style>
  <w:style w:type="character" w:customStyle="1" w:styleId="BodyText2Char">
    <w:name w:val="Body Text 2 Char"/>
    <w:basedOn w:val="DefaultParagraphFont"/>
    <w:link w:val="BodyText2"/>
    <w:uiPriority w:val="99"/>
    <w:semiHidden/>
    <w:locked/>
    <w:rsid w:val="00662E38"/>
    <w:rPr>
      <w:rFonts w:ascii="Times New Roman" w:hAnsi="Times New Roman" w:cs="Times New Roman"/>
      <w:sz w:val="24"/>
      <w:szCs w:val="24"/>
      <w:lang w:eastAsia="ru-RU"/>
    </w:rPr>
  </w:style>
  <w:style w:type="paragraph" w:styleId="ListParagraph">
    <w:name w:val="List Paragraph"/>
    <w:basedOn w:val="Normal"/>
    <w:uiPriority w:val="99"/>
    <w:qFormat/>
    <w:rsid w:val="00D41A62"/>
    <w:pPr>
      <w:ind w:left="720"/>
      <w:contextualSpacing/>
    </w:pPr>
  </w:style>
  <w:style w:type="paragraph" w:styleId="BodyText">
    <w:name w:val="Body Text"/>
    <w:basedOn w:val="Normal"/>
    <w:link w:val="BodyTextChar"/>
    <w:uiPriority w:val="99"/>
    <w:rsid w:val="00AB24A6"/>
    <w:pPr>
      <w:spacing w:after="120"/>
    </w:pPr>
  </w:style>
  <w:style w:type="character" w:customStyle="1" w:styleId="BodyTextChar">
    <w:name w:val="Body Text Char"/>
    <w:basedOn w:val="DefaultParagraphFont"/>
    <w:link w:val="BodyText"/>
    <w:uiPriority w:val="99"/>
    <w:locked/>
    <w:rsid w:val="00AB24A6"/>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151CFC"/>
    <w:pPr>
      <w:spacing w:after="120"/>
      <w:ind w:left="283"/>
    </w:pPr>
    <w:rPr>
      <w:sz w:val="16"/>
      <w:szCs w:val="16"/>
      <w:lang w:val="uk-UA"/>
    </w:rPr>
  </w:style>
  <w:style w:type="character" w:customStyle="1" w:styleId="BodyTextIndent3Char">
    <w:name w:val="Body Text Indent 3 Char"/>
    <w:basedOn w:val="DefaultParagraphFont"/>
    <w:link w:val="BodyTextIndent3"/>
    <w:uiPriority w:val="99"/>
    <w:locked/>
    <w:rsid w:val="00151CFC"/>
    <w:rPr>
      <w:rFonts w:ascii="Times New Roman" w:hAnsi="Times New Roman" w:cs="Times New Roman"/>
      <w:sz w:val="16"/>
      <w:szCs w:val="16"/>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rada.gov.ua/laws/show/2694-12" TargetMode="External"/><Relationship Id="rId13" Type="http://schemas.openxmlformats.org/officeDocument/2006/relationships/hyperlink" Target="http://zakon.rada.gov.ua/laws/show/4004-12" TargetMode="External"/><Relationship Id="rId18" Type="http://schemas.openxmlformats.org/officeDocument/2006/relationships/hyperlink" Target="http://zakon.rada.gov.ua/laws/show/z0018-95"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zakon.rada.gov.ua/laws/show/1105-14" TargetMode="External"/><Relationship Id="rId7" Type="http://schemas.openxmlformats.org/officeDocument/2006/relationships/image" Target="media/image1.png"/><Relationship Id="rId12" Type="http://schemas.openxmlformats.org/officeDocument/2006/relationships/hyperlink" Target="http://zakon.rada.gov.ua/laws/show/322-08" TargetMode="External"/><Relationship Id="rId17" Type="http://schemas.openxmlformats.org/officeDocument/2006/relationships/hyperlink" Target="http://zakon.rada.gov.ua/laws/show/z0232-05" TargetMode="External"/><Relationship Id="rId25" Type="http://schemas.openxmlformats.org/officeDocument/2006/relationships/hyperlink" Target="http://zakon.rada.gov.ua/laws/show/5403-17" TargetMode="External"/><Relationship Id="rId2" Type="http://schemas.openxmlformats.org/officeDocument/2006/relationships/styles" Target="styles.xml"/><Relationship Id="rId16" Type="http://schemas.openxmlformats.org/officeDocument/2006/relationships/hyperlink" Target="http://zakon.rada.gov.ua/laws/show/z1526-04" TargetMode="External"/><Relationship Id="rId20" Type="http://schemas.openxmlformats.org/officeDocument/2006/relationships/hyperlink" Target="http://zakon.rada.gov.ua/laws/show/1094-2001-%D0%BF"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akon.rada.gov.ua/laws/show/1105-14" TargetMode="External"/><Relationship Id="rId24" Type="http://schemas.openxmlformats.org/officeDocument/2006/relationships/hyperlink" Target="http://zakon.rada.gov.ua/laws/show/993_107" TargetMode="External"/><Relationship Id="rId5" Type="http://schemas.openxmlformats.org/officeDocument/2006/relationships/footnotes" Target="footnotes.xml"/><Relationship Id="rId15" Type="http://schemas.openxmlformats.org/officeDocument/2006/relationships/hyperlink" Target="http://zakon.rada.gov.ua/laws/show/39/95-%D0%B2%D1%80" TargetMode="External"/><Relationship Id="rId23" Type="http://schemas.openxmlformats.org/officeDocument/2006/relationships/hyperlink" Target="http://zakon.rada.gov.ua/laws/show/2245-14" TargetMode="External"/><Relationship Id="rId28" Type="http://schemas.openxmlformats.org/officeDocument/2006/relationships/fontTable" Target="fontTable.xml"/><Relationship Id="rId10" Type="http://schemas.openxmlformats.org/officeDocument/2006/relationships/hyperlink" Target="http://zakon.rada.gov.ua/laws/show/2694-12" TargetMode="External"/><Relationship Id="rId19" Type="http://schemas.openxmlformats.org/officeDocument/2006/relationships/hyperlink" Target="http://zakon.rada.gov.ua/laws/show/994-2003-%D0%BF" TargetMode="External"/><Relationship Id="rId4" Type="http://schemas.openxmlformats.org/officeDocument/2006/relationships/webSettings" Target="webSettings.xml"/><Relationship Id="rId9" Type="http://schemas.openxmlformats.org/officeDocument/2006/relationships/hyperlink" Target="http://zakon.rada.gov.ua/laws/show/1105-14" TargetMode="External"/><Relationship Id="rId14" Type="http://schemas.openxmlformats.org/officeDocument/2006/relationships/hyperlink" Target="http://zakon.rada.gov.ua/laws/show/5403-17" TargetMode="External"/><Relationship Id="rId22" Type="http://schemas.openxmlformats.org/officeDocument/2006/relationships/hyperlink" Target="http://zakon.rada.gov.ua/laws/show/3356-12"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185</TotalTime>
  <Pages>23</Pages>
  <Words>7390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Galya</cp:lastModifiedBy>
  <cp:revision>21</cp:revision>
  <cp:lastPrinted>2019-10-11T06:35:00Z</cp:lastPrinted>
  <dcterms:created xsi:type="dcterms:W3CDTF">2019-09-26T10:17:00Z</dcterms:created>
  <dcterms:modified xsi:type="dcterms:W3CDTF">2019-10-11T06:36:00Z</dcterms:modified>
</cp:coreProperties>
</file>